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E62EF" w14:textId="7F5DDD01" w:rsidR="004B1F69" w:rsidRPr="004B1F69" w:rsidRDefault="004B1F69" w:rsidP="004B1F69">
      <w:pPr>
        <w:autoSpaceDE w:val="0"/>
        <w:autoSpaceDN w:val="0"/>
        <w:adjustRightInd w:val="0"/>
        <w:jc w:val="center"/>
        <w:rPr>
          <w:rFonts w:ascii="Arial" w:hAnsi="Arial" w:cs="Arial"/>
        </w:rPr>
      </w:pPr>
      <w:r w:rsidRPr="004B1F69">
        <w:rPr>
          <w:rFonts w:ascii="Arial" w:hAnsi="Arial" w:cs="Arial"/>
          <w:noProof/>
        </w:rPr>
        <w:drawing>
          <wp:inline distT="0" distB="0" distL="0" distR="0" wp14:anchorId="1466BFF2" wp14:editId="47B8AC32">
            <wp:extent cx="3658841" cy="1501140"/>
            <wp:effectExtent l="0" t="0" r="0" b="3810"/>
            <wp:docPr id="1438373764" name="Bilde 3" descr="Et bilde som inneholder tekst, Font, logo,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373764" name="Bilde 3" descr="Et bilde som inneholder tekst, Font, logo, Grafikk&#10;&#10;KI-generert innhold kan være fei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0005" cy="1505720"/>
                    </a:xfrm>
                    <a:prstGeom prst="rect">
                      <a:avLst/>
                    </a:prstGeom>
                    <a:noFill/>
                    <a:ln>
                      <a:noFill/>
                    </a:ln>
                  </pic:spPr>
                </pic:pic>
              </a:graphicData>
            </a:graphic>
          </wp:inline>
        </w:drawing>
      </w:r>
    </w:p>
    <w:p w14:paraId="2A4030A8" w14:textId="1DD2B6DC" w:rsidR="004B1F69" w:rsidRPr="002F1C68" w:rsidRDefault="004B1F69" w:rsidP="004B1F69">
      <w:pPr>
        <w:autoSpaceDE w:val="0"/>
        <w:autoSpaceDN w:val="0"/>
        <w:adjustRightInd w:val="0"/>
        <w:jc w:val="center"/>
        <w:rPr>
          <w:rFonts w:ascii="Arial" w:hAnsi="Arial" w:cs="Arial"/>
        </w:rPr>
      </w:pPr>
    </w:p>
    <w:p w14:paraId="7B9775BE" w14:textId="77777777" w:rsidR="004B1F69" w:rsidRPr="004B1F69" w:rsidRDefault="004B1F69" w:rsidP="004B1F69">
      <w:pPr>
        <w:jc w:val="center"/>
        <w:rPr>
          <w:rStyle w:val="Overskrift1Tegn"/>
          <w:b/>
          <w:bCs/>
          <w:caps/>
          <w:sz w:val="36"/>
          <w:szCs w:val="44"/>
        </w:rPr>
      </w:pPr>
      <w:r w:rsidRPr="004B1F69">
        <w:rPr>
          <w:sz w:val="28"/>
          <w:szCs w:val="28"/>
        </w:rPr>
        <w:t>Avtale om</w:t>
      </w:r>
    </w:p>
    <w:p w14:paraId="5157F2DC" w14:textId="4CD50182" w:rsidR="004B1F69" w:rsidRPr="004B1F69" w:rsidRDefault="0085069A" w:rsidP="004B1F69">
      <w:pPr>
        <w:jc w:val="center"/>
        <w:rPr>
          <w:sz w:val="28"/>
          <w:szCs w:val="28"/>
        </w:rPr>
      </w:pPr>
      <w:r>
        <w:rPr>
          <w:sz w:val="28"/>
          <w:szCs w:val="28"/>
        </w:rPr>
        <w:t>Kurs- Universell utforming</w:t>
      </w:r>
    </w:p>
    <w:p w14:paraId="360CBEFC" w14:textId="77777777" w:rsidR="004B1F69" w:rsidRPr="00B808E4" w:rsidRDefault="004B1F69" w:rsidP="004B1F69">
      <w:pPr>
        <w:jc w:val="center"/>
      </w:pPr>
    </w:p>
    <w:p w14:paraId="220793F4" w14:textId="77777777" w:rsidR="004B1F69" w:rsidRPr="00B808E4" w:rsidRDefault="004B1F69" w:rsidP="004B1F69">
      <w:pPr>
        <w:jc w:val="center"/>
      </w:pPr>
      <w:r>
        <w:t>er inngått mellom:</w:t>
      </w:r>
    </w:p>
    <w:p w14:paraId="17C3B948" w14:textId="77777777" w:rsidR="004B1F69" w:rsidRPr="00B808E4" w:rsidRDefault="004B1F69" w:rsidP="004B1F69">
      <w:pPr>
        <w:jc w:val="center"/>
      </w:pPr>
    </w:p>
    <w:bookmarkStart w:id="0" w:name="navn_leverandør"/>
    <w:p w14:paraId="4AA7B721" w14:textId="4616C697" w:rsidR="004B1F69" w:rsidRPr="00E97B5E" w:rsidRDefault="004B1F69" w:rsidP="004B1F69">
      <w:pPr>
        <w:jc w:val="center"/>
        <w:rPr>
          <w:sz w:val="24"/>
          <w:szCs w:val="24"/>
        </w:rPr>
      </w:pPr>
      <w:r w:rsidRPr="00E97B5E">
        <w:rPr>
          <w:sz w:val="24"/>
          <w:szCs w:val="24"/>
        </w:rPr>
        <w:fldChar w:fldCharType="begin">
          <w:ffData>
            <w:name w:val="Tekst1"/>
            <w:enabled/>
            <w:calcOnExit w:val="0"/>
            <w:textInput>
              <w:default w:val="leverandør"/>
              <w:format w:val="Små bokstaver"/>
            </w:textInput>
          </w:ffData>
        </w:fldChar>
      </w:r>
      <w:r w:rsidRPr="00E97B5E">
        <w:rPr>
          <w:sz w:val="24"/>
          <w:szCs w:val="24"/>
        </w:rPr>
        <w:instrText xml:space="preserve"> FORMTEXT </w:instrText>
      </w:r>
      <w:r w:rsidRPr="00E97B5E">
        <w:rPr>
          <w:sz w:val="24"/>
          <w:szCs w:val="24"/>
        </w:rPr>
      </w:r>
      <w:r w:rsidRPr="00E97B5E">
        <w:rPr>
          <w:sz w:val="24"/>
          <w:szCs w:val="24"/>
        </w:rPr>
        <w:fldChar w:fldCharType="separate"/>
      </w:r>
      <w:r w:rsidRPr="00E97B5E">
        <w:rPr>
          <w:noProof/>
          <w:sz w:val="24"/>
          <w:szCs w:val="24"/>
        </w:rPr>
        <w:t>leverandør</w:t>
      </w:r>
      <w:r w:rsidRPr="00E97B5E">
        <w:rPr>
          <w:sz w:val="24"/>
          <w:szCs w:val="24"/>
        </w:rPr>
        <w:fldChar w:fldCharType="end"/>
      </w:r>
      <w:bookmarkEnd w:id="0"/>
    </w:p>
    <w:p w14:paraId="1F293AC4" w14:textId="48756D4D" w:rsidR="004B1F69" w:rsidRPr="000E6322" w:rsidRDefault="004B1F69" w:rsidP="004B1F69">
      <w:pPr>
        <w:jc w:val="center"/>
        <w:rPr>
          <w:b/>
          <w:bCs/>
        </w:rPr>
      </w:pPr>
      <w:r w:rsidRPr="00EF6E59">
        <w:t xml:space="preserve">(heretter kalt </w:t>
      </w:r>
      <w:r w:rsidR="00E97B5E">
        <w:t>Leverandøren</w:t>
      </w:r>
      <w:r w:rsidRPr="00EF6E59">
        <w:t>)</w:t>
      </w:r>
    </w:p>
    <w:p w14:paraId="0BC03983" w14:textId="77777777" w:rsidR="004B1F69" w:rsidRPr="000E6322" w:rsidRDefault="004B1F69" w:rsidP="004B1F69">
      <w:pPr>
        <w:jc w:val="center"/>
        <w:rPr>
          <w:b/>
          <w:bCs/>
        </w:rPr>
      </w:pPr>
      <w:r>
        <w:rPr>
          <w:b/>
          <w:bCs/>
        </w:rPr>
        <w:t>og</w:t>
      </w:r>
    </w:p>
    <w:p w14:paraId="686B14EE" w14:textId="77777777" w:rsidR="004B1F69" w:rsidRPr="000E6322" w:rsidRDefault="004B1F69" w:rsidP="004B1F69">
      <w:pPr>
        <w:jc w:val="center"/>
        <w:rPr>
          <w:b/>
          <w:bCs/>
        </w:rPr>
      </w:pPr>
    </w:p>
    <w:p w14:paraId="6F0ECD18" w14:textId="72CD6D7D" w:rsidR="004B1F69" w:rsidRPr="00E97B5E" w:rsidRDefault="004B1F69" w:rsidP="004B1F69">
      <w:pPr>
        <w:jc w:val="center"/>
        <w:rPr>
          <w:sz w:val="24"/>
          <w:szCs w:val="24"/>
        </w:rPr>
      </w:pPr>
      <w:r w:rsidRPr="00E97B5E">
        <w:rPr>
          <w:sz w:val="24"/>
          <w:szCs w:val="24"/>
        </w:rPr>
        <w:t>Miljødirektoratet</w:t>
      </w:r>
    </w:p>
    <w:p w14:paraId="25DEFB5F" w14:textId="77777777" w:rsidR="004B1F69" w:rsidRPr="00EF6E59" w:rsidRDefault="004B1F69" w:rsidP="004B1F69">
      <w:pPr>
        <w:jc w:val="center"/>
      </w:pPr>
      <w:r w:rsidRPr="00EF6E59">
        <w:t>(heretter kalt Kunden)</w:t>
      </w:r>
    </w:p>
    <w:p w14:paraId="765E237B" w14:textId="77777777" w:rsidR="004B1F69" w:rsidRPr="00B808E4" w:rsidRDefault="004B1F69" w:rsidP="004B1F69">
      <w:pPr>
        <w:jc w:val="center"/>
      </w:pPr>
    </w:p>
    <w:p w14:paraId="148419D3" w14:textId="77777777" w:rsidR="004B1F69" w:rsidRPr="00B808E4" w:rsidRDefault="004B1F69" w:rsidP="004B1F69">
      <w:pPr>
        <w:jc w:val="center"/>
      </w:pPr>
    </w:p>
    <w:p w14:paraId="6B8EC85C" w14:textId="77777777" w:rsidR="004B1F69" w:rsidRPr="002F1C68" w:rsidRDefault="004B1F69" w:rsidP="004B1F69">
      <w:pPr>
        <w:jc w:val="center"/>
      </w:pPr>
    </w:p>
    <w:p w14:paraId="5FA96256" w14:textId="6035722B" w:rsidR="004B1F69" w:rsidRPr="00310BB8" w:rsidRDefault="004B1F69" w:rsidP="004B1F69">
      <w:pPr>
        <w:jc w:val="center"/>
      </w:pPr>
      <w:r>
        <w:t>Avtalen er signert digitalt.</w:t>
      </w:r>
    </w:p>
    <w:p w14:paraId="002E7342" w14:textId="77777777" w:rsidR="004B1F69" w:rsidRPr="00B808E4" w:rsidRDefault="004B1F69" w:rsidP="004B1F69">
      <w:pPr>
        <w:jc w:val="center"/>
      </w:pPr>
    </w:p>
    <w:p w14:paraId="0EB65BCA" w14:textId="77777777" w:rsidR="004B1F69" w:rsidRPr="00310BB8" w:rsidRDefault="004B1F69" w:rsidP="004B1F69">
      <w:pPr>
        <w:jc w:val="center"/>
      </w:pPr>
    </w:p>
    <w:p w14:paraId="04EC14D3" w14:textId="73B334BF" w:rsidR="004B1F69" w:rsidRPr="00310BB8" w:rsidRDefault="004B1F69" w:rsidP="004B1F69">
      <w:pPr>
        <w:jc w:val="center"/>
      </w:pPr>
      <w:r w:rsidRPr="00310BB8">
        <w:t>Alle henvendelser som gjelder denne avtalen rettes til:</w:t>
      </w:r>
    </w:p>
    <w:p w14:paraId="6FE79E38" w14:textId="77777777" w:rsidR="004B1F69" w:rsidRPr="00B808E4" w:rsidRDefault="004B1F69" w:rsidP="004B1F69">
      <w:pPr>
        <w:jc w:val="center"/>
      </w:pPr>
    </w:p>
    <w:tbl>
      <w:tblPr>
        <w:tblStyle w:val="Rutenettabelllys"/>
        <w:tblW w:w="82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109"/>
        <w:gridCol w:w="4109"/>
      </w:tblGrid>
      <w:tr w:rsidR="004B1F69" w14:paraId="206787E3" w14:textId="77777777" w:rsidTr="004B1F69">
        <w:tc>
          <w:tcPr>
            <w:tcW w:w="4109" w:type="dxa"/>
          </w:tcPr>
          <w:p w14:paraId="23ADB3B2" w14:textId="77777777" w:rsidR="004B1F69" w:rsidRPr="0043412C" w:rsidRDefault="004B1F69" w:rsidP="004B1F69">
            <w:pPr>
              <w:jc w:val="center"/>
            </w:pPr>
            <w:r w:rsidRPr="0043412C">
              <w:t>Hos Kunden:</w:t>
            </w:r>
          </w:p>
        </w:tc>
        <w:tc>
          <w:tcPr>
            <w:tcW w:w="4109" w:type="dxa"/>
          </w:tcPr>
          <w:p w14:paraId="59D37620" w14:textId="17D4DF7F" w:rsidR="004B1F69" w:rsidRDefault="004B1F69" w:rsidP="004B1F69">
            <w:pPr>
              <w:jc w:val="center"/>
            </w:pPr>
            <w:r>
              <w:t xml:space="preserve">Hos </w:t>
            </w:r>
            <w:r w:rsidR="00E97B5E">
              <w:t>Leverandøren</w:t>
            </w:r>
            <w:r>
              <w:t>:</w:t>
            </w:r>
          </w:p>
        </w:tc>
      </w:tr>
      <w:tr w:rsidR="004B1F69" w14:paraId="10EF0825" w14:textId="77777777" w:rsidTr="004B1F69">
        <w:tc>
          <w:tcPr>
            <w:tcW w:w="4109" w:type="dxa"/>
          </w:tcPr>
          <w:p w14:paraId="319BC524" w14:textId="482D239E" w:rsidR="004B1F69" w:rsidRPr="0043412C" w:rsidRDefault="0043412C" w:rsidP="004B1F69">
            <w:pPr>
              <w:jc w:val="center"/>
            </w:pPr>
            <w:r w:rsidRPr="0043412C">
              <w:t>Christine Johnsen</w:t>
            </w:r>
          </w:p>
        </w:tc>
        <w:tc>
          <w:tcPr>
            <w:tcW w:w="4109" w:type="dxa"/>
          </w:tcPr>
          <w:p w14:paraId="3FE6B65E" w14:textId="4A7CFA36" w:rsidR="004B1F69" w:rsidRDefault="004B1F69" w:rsidP="004B1F69">
            <w:pPr>
              <w:jc w:val="center"/>
            </w:pPr>
            <w:r>
              <w:t>Navn</w:t>
            </w:r>
          </w:p>
        </w:tc>
      </w:tr>
      <w:tr w:rsidR="004B1F69" w14:paraId="48BF5186" w14:textId="77777777" w:rsidTr="004B1F69">
        <w:tc>
          <w:tcPr>
            <w:tcW w:w="4109" w:type="dxa"/>
          </w:tcPr>
          <w:p w14:paraId="500CB9BA" w14:textId="4F0625B1" w:rsidR="004B1F69" w:rsidRPr="0043412C" w:rsidRDefault="0043412C" w:rsidP="004B1F69">
            <w:pPr>
              <w:jc w:val="center"/>
            </w:pPr>
            <w:r w:rsidRPr="0043412C">
              <w:t>Seniorrådgiver</w:t>
            </w:r>
          </w:p>
        </w:tc>
        <w:tc>
          <w:tcPr>
            <w:tcW w:w="4109" w:type="dxa"/>
          </w:tcPr>
          <w:p w14:paraId="133DE678" w14:textId="63D54400" w:rsidR="004B1F69" w:rsidRDefault="004B1F69" w:rsidP="004B1F69">
            <w:pPr>
              <w:jc w:val="center"/>
            </w:pPr>
            <w:r>
              <w:t>Stilling</w:t>
            </w:r>
          </w:p>
        </w:tc>
      </w:tr>
      <w:tr w:rsidR="004B1F69" w14:paraId="4D16E3E8" w14:textId="77777777" w:rsidTr="004B1F69">
        <w:tc>
          <w:tcPr>
            <w:tcW w:w="4109" w:type="dxa"/>
          </w:tcPr>
          <w:p w14:paraId="5BD70475" w14:textId="6ABB31C3" w:rsidR="004B1F69" w:rsidRPr="0043412C" w:rsidRDefault="0043412C" w:rsidP="004B1F69">
            <w:pPr>
              <w:jc w:val="center"/>
            </w:pPr>
            <w:r w:rsidRPr="0043412C">
              <w:t>90892256</w:t>
            </w:r>
          </w:p>
        </w:tc>
        <w:tc>
          <w:tcPr>
            <w:tcW w:w="4109" w:type="dxa"/>
          </w:tcPr>
          <w:p w14:paraId="62D2D3DE" w14:textId="14FA707D" w:rsidR="004B1F69" w:rsidRDefault="004B1F69" w:rsidP="004B1F69">
            <w:pPr>
              <w:jc w:val="center"/>
            </w:pPr>
            <w:proofErr w:type="spellStart"/>
            <w:r>
              <w:t>Tlf</w:t>
            </w:r>
            <w:proofErr w:type="spellEnd"/>
          </w:p>
        </w:tc>
      </w:tr>
      <w:tr w:rsidR="004B1F69" w14:paraId="420F2A0A" w14:textId="77777777" w:rsidTr="004B1F69">
        <w:tc>
          <w:tcPr>
            <w:tcW w:w="4109" w:type="dxa"/>
          </w:tcPr>
          <w:p w14:paraId="7EF6F15D" w14:textId="271BCA04" w:rsidR="004B1F69" w:rsidRPr="0043412C" w:rsidRDefault="0043412C" w:rsidP="004B1F69">
            <w:pPr>
              <w:jc w:val="center"/>
            </w:pPr>
            <w:r w:rsidRPr="0043412C">
              <w:t>Christine.Johnsen@miljodir.no</w:t>
            </w:r>
          </w:p>
        </w:tc>
        <w:tc>
          <w:tcPr>
            <w:tcW w:w="4109" w:type="dxa"/>
          </w:tcPr>
          <w:p w14:paraId="62967B90" w14:textId="14ECDDC7" w:rsidR="004B1F69" w:rsidRDefault="004B1F69" w:rsidP="004B1F69">
            <w:pPr>
              <w:jc w:val="center"/>
            </w:pPr>
            <w:r>
              <w:t>E-post</w:t>
            </w:r>
          </w:p>
        </w:tc>
      </w:tr>
    </w:tbl>
    <w:p w14:paraId="698A6995" w14:textId="77777777" w:rsidR="004B1F69" w:rsidRDefault="004B1F69" w:rsidP="004B1F69">
      <w:pPr>
        <w:pStyle w:val="Overskrift1"/>
        <w:numPr>
          <w:ilvl w:val="0"/>
          <w:numId w:val="0"/>
        </w:numPr>
      </w:pPr>
    </w:p>
    <w:p w14:paraId="198A2433" w14:textId="77777777" w:rsidR="004B1F69" w:rsidRDefault="004B1F69">
      <w:pPr>
        <w:spacing w:after="200" w:line="276" w:lineRule="auto"/>
        <w:rPr>
          <w:rFonts w:asciiTheme="majorHAnsi" w:eastAsiaTheme="majorEastAsia" w:hAnsiTheme="majorHAnsi" w:cstheme="majorBidi"/>
          <w:color w:val="005E5D" w:themeColor="accent1"/>
          <w:sz w:val="28"/>
          <w:szCs w:val="32"/>
        </w:rPr>
      </w:pPr>
      <w:r>
        <w:br w:type="page"/>
      </w:r>
    </w:p>
    <w:p w14:paraId="4205FE5A" w14:textId="7E0178F4" w:rsidR="004B1F69" w:rsidRPr="004B1F69" w:rsidRDefault="004B1F69" w:rsidP="004B1F69">
      <w:pPr>
        <w:pStyle w:val="Overskrift1"/>
      </w:pPr>
      <w:r w:rsidRPr="004B1F69">
        <w:lastRenderedPageBreak/>
        <w:t>Oppdragsbeskrivelse/kravspesifikasjon:</w:t>
      </w:r>
    </w:p>
    <w:p w14:paraId="7AFBA632" w14:textId="77777777" w:rsidR="004B1F69" w:rsidRPr="00CB1750" w:rsidRDefault="004B1F69" w:rsidP="004B1F69">
      <w:pPr>
        <w:pStyle w:val="Overskrift2"/>
      </w:pPr>
      <w:r w:rsidRPr="00CB1750">
        <w:t>Beskrivelse av ytelsen</w:t>
      </w:r>
    </w:p>
    <w:p w14:paraId="2706B5B1" w14:textId="097A1C55" w:rsidR="00411297" w:rsidRDefault="00411297" w:rsidP="00411297">
      <w:r>
        <w:t xml:space="preserve">Miljødirektoratet </w:t>
      </w:r>
      <w:proofErr w:type="spellStart"/>
      <w:r>
        <w:t>ønskjer</w:t>
      </w:r>
      <w:proofErr w:type="spellEnd"/>
      <w:r>
        <w:t xml:space="preserve"> </w:t>
      </w:r>
      <w:proofErr w:type="spellStart"/>
      <w:r>
        <w:t>tilbod</w:t>
      </w:r>
      <w:proofErr w:type="spellEnd"/>
      <w:r>
        <w:t xml:space="preserve"> på kurs/opplæring i universell utforming (UU) for </w:t>
      </w:r>
      <w:proofErr w:type="spellStart"/>
      <w:r>
        <w:t>medarbeidarar</w:t>
      </w:r>
      <w:proofErr w:type="spellEnd"/>
      <w:r>
        <w:t xml:space="preserve"> som jobbar med utvikling av digitale </w:t>
      </w:r>
      <w:proofErr w:type="spellStart"/>
      <w:r>
        <w:t>tenester</w:t>
      </w:r>
      <w:proofErr w:type="spellEnd"/>
      <w:r>
        <w:t xml:space="preserve">. </w:t>
      </w:r>
    </w:p>
    <w:p w14:paraId="4774FE5F" w14:textId="77777777" w:rsidR="00411297" w:rsidRPr="00411297" w:rsidRDefault="00411297" w:rsidP="00C925EB">
      <w:pPr>
        <w:pStyle w:val="Overskrift3"/>
        <w:rPr>
          <w:lang w:val="nn-NO"/>
        </w:rPr>
      </w:pPr>
      <w:r w:rsidRPr="00411297">
        <w:rPr>
          <w:lang w:val="nn-NO"/>
        </w:rPr>
        <w:t>Formål:</w:t>
      </w:r>
    </w:p>
    <w:p w14:paraId="787F38DE" w14:textId="77777777" w:rsidR="00411297" w:rsidRPr="00411297" w:rsidRDefault="00411297" w:rsidP="00411297">
      <w:pPr>
        <w:rPr>
          <w:lang w:val="nn-NO"/>
        </w:rPr>
      </w:pPr>
      <w:r w:rsidRPr="00411297">
        <w:rPr>
          <w:lang w:val="nn-NO"/>
        </w:rPr>
        <w:t xml:space="preserve">Opplæringa skal bidra til auka kompetanse og forståing av universell utforming i ulike faggrupper, særleg for produkteigarar og utviklarar. </w:t>
      </w:r>
    </w:p>
    <w:p w14:paraId="2A465DD2" w14:textId="77777777" w:rsidR="00411297" w:rsidRPr="00411297" w:rsidRDefault="00411297" w:rsidP="00411297">
      <w:pPr>
        <w:rPr>
          <w:lang w:val="nn-NO"/>
        </w:rPr>
      </w:pPr>
      <w:r w:rsidRPr="00411297">
        <w:rPr>
          <w:lang w:val="nn-NO"/>
        </w:rPr>
        <w:t xml:space="preserve">Me ønskjer gjerne at leverandøren kjem med forslag til format og innhald. </w:t>
      </w:r>
    </w:p>
    <w:p w14:paraId="14DAF731" w14:textId="77777777" w:rsidR="00411297" w:rsidRPr="00411297" w:rsidRDefault="00411297" w:rsidP="00411297">
      <w:pPr>
        <w:rPr>
          <w:lang w:val="nn-NO"/>
        </w:rPr>
      </w:pPr>
      <w:r w:rsidRPr="00411297">
        <w:rPr>
          <w:lang w:val="nn-NO"/>
        </w:rPr>
        <w:t xml:space="preserve">Ved behov kan nokre kandidatar bli inviterte til intervju. Intervjuet skal vere med den tilbydde kurshaldaren. </w:t>
      </w:r>
    </w:p>
    <w:p w14:paraId="2F49BC9D" w14:textId="77777777" w:rsidR="00411297" w:rsidRPr="00411297" w:rsidRDefault="00411297" w:rsidP="00411297">
      <w:pPr>
        <w:rPr>
          <w:lang w:val="nn-NO"/>
        </w:rPr>
      </w:pPr>
    </w:p>
    <w:p w14:paraId="7C9628D4" w14:textId="77777777" w:rsidR="00411297" w:rsidRPr="00411297" w:rsidRDefault="00411297" w:rsidP="00411297">
      <w:pPr>
        <w:rPr>
          <w:lang w:val="nn-NO"/>
        </w:rPr>
      </w:pPr>
      <w:r w:rsidRPr="00411297">
        <w:rPr>
          <w:lang w:val="nn-NO"/>
        </w:rPr>
        <w:t>Me ønskjer at opplæringa:</w:t>
      </w:r>
    </w:p>
    <w:p w14:paraId="21FEF1F5" w14:textId="77777777" w:rsidR="00411297" w:rsidRPr="00C925EB" w:rsidRDefault="00411297" w:rsidP="00C925EB">
      <w:pPr>
        <w:pStyle w:val="Listeavsnitt"/>
        <w:numPr>
          <w:ilvl w:val="0"/>
          <w:numId w:val="31"/>
        </w:numPr>
        <w:rPr>
          <w:lang w:val="nn-NO"/>
        </w:rPr>
      </w:pPr>
      <w:r w:rsidRPr="00C925EB">
        <w:rPr>
          <w:lang w:val="nn-NO"/>
        </w:rPr>
        <w:t xml:space="preserve">Er mest mogleg relevant for arbeidet med digitale tenester i Miljødirektoratet. </w:t>
      </w:r>
    </w:p>
    <w:p w14:paraId="0B540AEF" w14:textId="77777777" w:rsidR="00411297" w:rsidRPr="00C925EB" w:rsidRDefault="00411297" w:rsidP="00C925EB">
      <w:pPr>
        <w:pStyle w:val="Listeavsnitt"/>
        <w:numPr>
          <w:ilvl w:val="0"/>
          <w:numId w:val="31"/>
        </w:numPr>
        <w:rPr>
          <w:lang w:val="nn-NO"/>
        </w:rPr>
      </w:pPr>
      <w:r w:rsidRPr="00C925EB">
        <w:rPr>
          <w:lang w:val="nn-NO"/>
        </w:rPr>
        <w:t xml:space="preserve">Gjev deltakarane råd, metodar og erfaringar som kan takast i bruk i det daglege arbeidet. </w:t>
      </w:r>
    </w:p>
    <w:p w14:paraId="17AAF2C2" w14:textId="77777777" w:rsidR="00411297" w:rsidRPr="00C925EB" w:rsidRDefault="00411297" w:rsidP="00C925EB">
      <w:pPr>
        <w:pStyle w:val="Listeavsnitt"/>
        <w:numPr>
          <w:ilvl w:val="0"/>
          <w:numId w:val="31"/>
        </w:numPr>
        <w:rPr>
          <w:lang w:val="nn-NO"/>
        </w:rPr>
      </w:pPr>
      <w:r w:rsidRPr="00C925EB">
        <w:rPr>
          <w:lang w:val="nn-NO"/>
        </w:rPr>
        <w:t xml:space="preserve">Kombinerer relevant teori med konkrete og praktiske døme. </w:t>
      </w:r>
    </w:p>
    <w:p w14:paraId="045896FF" w14:textId="77777777" w:rsidR="00411297" w:rsidRPr="00C925EB" w:rsidRDefault="00411297" w:rsidP="00C925EB">
      <w:pPr>
        <w:pStyle w:val="Listeavsnitt"/>
        <w:numPr>
          <w:ilvl w:val="0"/>
          <w:numId w:val="31"/>
        </w:numPr>
        <w:rPr>
          <w:lang w:val="nn-NO"/>
        </w:rPr>
      </w:pPr>
      <w:r w:rsidRPr="00C925EB">
        <w:rPr>
          <w:lang w:val="nn-NO"/>
        </w:rPr>
        <w:t xml:space="preserve">Kan gjennomførast digitalt og som ein del av eksisterande arenaer og møtepunkt, til dømes produktleiarnettverk, utviklarsamlingar eller tilsvarande. </w:t>
      </w:r>
    </w:p>
    <w:p w14:paraId="47CE38BB" w14:textId="77777777" w:rsidR="00411297" w:rsidRPr="00C925EB" w:rsidRDefault="00411297" w:rsidP="00C925EB">
      <w:pPr>
        <w:pStyle w:val="Listeavsnitt"/>
        <w:numPr>
          <w:ilvl w:val="0"/>
          <w:numId w:val="31"/>
        </w:numPr>
        <w:rPr>
          <w:lang w:val="nn-NO"/>
        </w:rPr>
      </w:pPr>
      <w:r w:rsidRPr="00C925EB">
        <w:rPr>
          <w:lang w:val="nn-NO"/>
        </w:rPr>
        <w:t xml:space="preserve">Opplæringsmateriellet er gjenbrukbart og kan gjerast digitalt tilgjengeleg for Miljødirektoratet i etterkant av opplæringa. </w:t>
      </w:r>
    </w:p>
    <w:p w14:paraId="715FA41C" w14:textId="77777777" w:rsidR="00411297" w:rsidRPr="00C925EB" w:rsidRDefault="00411297" w:rsidP="00C925EB">
      <w:pPr>
        <w:pStyle w:val="Listeavsnitt"/>
        <w:numPr>
          <w:ilvl w:val="0"/>
          <w:numId w:val="31"/>
        </w:numPr>
        <w:rPr>
          <w:lang w:val="nn-NO"/>
        </w:rPr>
      </w:pPr>
      <w:r w:rsidRPr="00C925EB">
        <w:rPr>
          <w:lang w:val="nn-NO"/>
        </w:rPr>
        <w:t xml:space="preserve">Har ein engasjerande og erfaren kurshaldar/førelesar. </w:t>
      </w:r>
    </w:p>
    <w:p w14:paraId="4D9B0321" w14:textId="444D51EA" w:rsidR="00411297" w:rsidRPr="00C925EB" w:rsidRDefault="00411297" w:rsidP="00C925EB">
      <w:pPr>
        <w:pStyle w:val="Listeavsnitt"/>
        <w:numPr>
          <w:ilvl w:val="0"/>
          <w:numId w:val="31"/>
        </w:numPr>
        <w:rPr>
          <w:lang w:val="nn-NO"/>
        </w:rPr>
      </w:pPr>
      <w:r w:rsidRPr="00C925EB">
        <w:rPr>
          <w:lang w:val="nn-NO"/>
        </w:rPr>
        <w:t>Byggjer på erfaring frå arbeid med universell utforming i offentleg sektor.</w:t>
      </w:r>
    </w:p>
    <w:p w14:paraId="3F7C32DB" w14:textId="77777777" w:rsidR="00C925EB" w:rsidRPr="00C925EB" w:rsidRDefault="00C925EB" w:rsidP="00C925EB">
      <w:pPr>
        <w:rPr>
          <w:highlight w:val="yellow"/>
          <w:lang w:val="nn-NO"/>
        </w:rPr>
      </w:pPr>
    </w:p>
    <w:p w14:paraId="2323D4C3" w14:textId="77777777" w:rsidR="004B1F69" w:rsidRPr="004B1F69" w:rsidRDefault="004B1F69" w:rsidP="004B1F69">
      <w:pPr>
        <w:pStyle w:val="Overskrift2"/>
      </w:pPr>
      <w:r w:rsidRPr="004B1F69">
        <w:t>Møter</w:t>
      </w:r>
    </w:p>
    <w:p w14:paraId="30A5F569" w14:textId="77777777" w:rsidR="004B1F69" w:rsidRPr="008C5BAF" w:rsidRDefault="004B1F69" w:rsidP="004B1F69">
      <w:r w:rsidRPr="008C5BAF">
        <w:t>Dersom en part finner det nødvendig, kan parten innkalle til møte med den annen part</w:t>
      </w:r>
    </w:p>
    <w:p w14:paraId="69C49C4D" w14:textId="77777777" w:rsidR="004B1F69" w:rsidRDefault="004B1F69" w:rsidP="004B1F69">
      <w:r w:rsidRPr="008C5BAF">
        <w:t>angående avtalen.</w:t>
      </w:r>
    </w:p>
    <w:p w14:paraId="36AD2A0A" w14:textId="77777777" w:rsidR="004B1F69" w:rsidRPr="008C5BAF" w:rsidRDefault="004B1F69" w:rsidP="004B1F69"/>
    <w:p w14:paraId="2C3282F9" w14:textId="77777777" w:rsidR="004B1F69" w:rsidRPr="008C5BAF" w:rsidRDefault="004B1F69" w:rsidP="004B1F69">
      <w:r w:rsidRPr="008C5BAF">
        <w:t>Møteinnkaller har ansvar for at det skrives referat fra møtet. Referat skal sendes skriftlig til</w:t>
      </w:r>
    </w:p>
    <w:p w14:paraId="28D74CEC" w14:textId="77777777" w:rsidR="004B1F69" w:rsidRPr="008C5BAF" w:rsidRDefault="004B1F69" w:rsidP="004B1F69">
      <w:r w:rsidRPr="008C5BAF">
        <w:t>møtedeltakere i etterkant. Møtereferatets innhold anses som akseptert av partene dersom</w:t>
      </w:r>
    </w:p>
    <w:p w14:paraId="66AEB1A1" w14:textId="77777777" w:rsidR="004B1F69" w:rsidRPr="008C5BAF" w:rsidRDefault="004B1F69" w:rsidP="004B1F69">
      <w:r w:rsidRPr="008C5BAF">
        <w:t>tilbakemelding fra den andre parten ikke er mottatt innen 5 dager etter at referatet er mottatt.</w:t>
      </w:r>
    </w:p>
    <w:p w14:paraId="56E15AA8" w14:textId="77777777" w:rsidR="004B1F69" w:rsidRDefault="004B1F69" w:rsidP="004B1F69"/>
    <w:p w14:paraId="1E5FD1D3" w14:textId="77777777" w:rsidR="004B1F69" w:rsidRPr="008C5BAF" w:rsidRDefault="004B1F69" w:rsidP="004B1F69">
      <w:r w:rsidRPr="008C5BAF">
        <w:t>Annen frist og rutiner for møtene kan avtales.</w:t>
      </w:r>
    </w:p>
    <w:p w14:paraId="5D01499E" w14:textId="77777777" w:rsidR="004B1F69" w:rsidRPr="004B1F69" w:rsidRDefault="004B1F69" w:rsidP="004B1F69">
      <w:pPr>
        <w:pStyle w:val="Overskrift1"/>
      </w:pPr>
      <w:r w:rsidRPr="004B1F69">
        <w:t>Kontraktsperiode</w:t>
      </w:r>
    </w:p>
    <w:p w14:paraId="548B637A" w14:textId="497FC6F6" w:rsidR="004B1F69" w:rsidRDefault="004B1F69" w:rsidP="004B1F69">
      <w:r w:rsidRPr="00390472">
        <w:t xml:space="preserve">Kontraktsperioden løper fra </w:t>
      </w:r>
      <w:r w:rsidR="00390472" w:rsidRPr="00390472">
        <w:t>1</w:t>
      </w:r>
      <w:r w:rsidR="00361CE7">
        <w:t>3</w:t>
      </w:r>
      <w:r w:rsidR="00390472" w:rsidRPr="00390472">
        <w:t>.</w:t>
      </w:r>
      <w:r w:rsidR="00361CE7">
        <w:t>10</w:t>
      </w:r>
      <w:r w:rsidR="00390472" w:rsidRPr="00390472">
        <w:t>.26-31.12.206.</w:t>
      </w:r>
      <w:r w:rsidR="00390472">
        <w:t xml:space="preserve"> </w:t>
      </w:r>
    </w:p>
    <w:p w14:paraId="3B54E74D" w14:textId="77777777" w:rsidR="004B1F69" w:rsidRPr="004B1F69" w:rsidRDefault="004B1F69" w:rsidP="004B1F69">
      <w:pPr>
        <w:pStyle w:val="Overskrift1"/>
      </w:pPr>
      <w:r w:rsidRPr="004B1F69">
        <w:lastRenderedPageBreak/>
        <w:t xml:space="preserve">Pris og prisbestemmelser: </w:t>
      </w:r>
    </w:p>
    <w:p w14:paraId="2BBB2F19" w14:textId="2E2930EC" w:rsidR="004B1F69" w:rsidRDefault="00483DC6" w:rsidP="004B1F69">
      <w:pPr>
        <w:pStyle w:val="AvsntilhQy1"/>
        <w:ind w:left="0"/>
        <w:rPr>
          <w:rFonts w:asciiTheme="minorHAnsi" w:hAnsiTheme="minorHAnsi" w:cstheme="minorHAnsi"/>
          <w:sz w:val="22"/>
          <w:szCs w:val="22"/>
          <w:lang w:val="nb-NO"/>
        </w:rPr>
      </w:pPr>
      <w:r w:rsidRPr="00483DC6">
        <w:rPr>
          <w:rFonts w:asciiTheme="minorHAnsi" w:hAnsiTheme="minorHAnsi" w:cstheme="minorHAnsi"/>
          <w:sz w:val="22"/>
          <w:szCs w:val="22"/>
          <w:lang w:val="nb-NO"/>
        </w:rPr>
        <w:t>Estimert verdi ekskl. mva</w:t>
      </w:r>
      <w:r w:rsidR="00881DEE">
        <w:rPr>
          <w:rFonts w:asciiTheme="minorHAnsi" w:hAnsiTheme="minorHAnsi" w:cstheme="minorHAnsi"/>
          <w:sz w:val="22"/>
          <w:szCs w:val="22"/>
          <w:lang w:val="nb-NO"/>
        </w:rPr>
        <w:t>.</w:t>
      </w:r>
      <w:r>
        <w:rPr>
          <w:rFonts w:asciiTheme="minorHAnsi" w:hAnsiTheme="minorHAnsi" w:cstheme="minorHAnsi"/>
          <w:sz w:val="22"/>
          <w:szCs w:val="22"/>
          <w:lang w:val="nb-NO"/>
        </w:rPr>
        <w:t xml:space="preserve">: </w:t>
      </w:r>
      <w:r w:rsidR="00B46119" w:rsidRPr="00B46119">
        <w:rPr>
          <w:rFonts w:asciiTheme="minorHAnsi" w:hAnsiTheme="minorHAnsi" w:cstheme="minorHAnsi"/>
          <w:sz w:val="22"/>
          <w:szCs w:val="22"/>
          <w:lang w:val="nb-NO"/>
        </w:rPr>
        <w:t>150 000</w:t>
      </w:r>
      <w:r w:rsidR="00B46119">
        <w:rPr>
          <w:rFonts w:asciiTheme="minorHAnsi" w:hAnsiTheme="minorHAnsi" w:cstheme="minorHAnsi"/>
          <w:sz w:val="22"/>
          <w:szCs w:val="22"/>
          <w:lang w:val="nb-NO"/>
        </w:rPr>
        <w:t>.</w:t>
      </w:r>
    </w:p>
    <w:p w14:paraId="2AD12DAC" w14:textId="77777777" w:rsidR="00B46119" w:rsidRPr="00117027" w:rsidRDefault="00B46119" w:rsidP="004B1F69">
      <w:pPr>
        <w:pStyle w:val="AvsntilhQy1"/>
        <w:ind w:left="0"/>
        <w:rPr>
          <w:rFonts w:asciiTheme="minorHAnsi" w:hAnsiTheme="minorHAnsi" w:cstheme="minorHAnsi"/>
          <w:sz w:val="22"/>
          <w:szCs w:val="22"/>
          <w:lang w:val="nb-NO"/>
        </w:rPr>
      </w:pPr>
    </w:p>
    <w:p w14:paraId="470A93A5" w14:textId="77777777" w:rsidR="004B1F69" w:rsidRPr="00117027" w:rsidRDefault="004B1F69" w:rsidP="004B1F69">
      <w:pPr>
        <w:pStyle w:val="AvsntilhQy1"/>
        <w:ind w:left="0"/>
        <w:rPr>
          <w:rFonts w:asciiTheme="minorHAnsi" w:hAnsiTheme="minorHAnsi" w:cstheme="minorHAnsi"/>
          <w:sz w:val="22"/>
          <w:szCs w:val="22"/>
          <w:lang w:val="nb-NO"/>
        </w:rPr>
      </w:pPr>
      <w:r w:rsidRPr="00117027">
        <w:rPr>
          <w:rFonts w:asciiTheme="minorHAnsi" w:hAnsiTheme="minorHAnsi" w:cstheme="minorHAnsi"/>
          <w:sz w:val="22"/>
          <w:szCs w:val="22"/>
          <w:lang w:val="nb-NO"/>
        </w:rPr>
        <w:t>Det er ikke avtalt noen prisendringer i avtaleperioden.</w:t>
      </w:r>
    </w:p>
    <w:p w14:paraId="13AFC26F" w14:textId="77777777" w:rsidR="00117027" w:rsidRPr="00881DEE" w:rsidRDefault="00117027" w:rsidP="004B1F69">
      <w:pPr>
        <w:pStyle w:val="AvsntilhQy1"/>
        <w:ind w:left="0"/>
        <w:rPr>
          <w:rFonts w:asciiTheme="minorHAnsi" w:hAnsiTheme="minorHAnsi" w:cstheme="minorHAnsi"/>
          <w:sz w:val="22"/>
          <w:szCs w:val="22"/>
          <w:lang w:val="nb-NO"/>
        </w:rPr>
      </w:pPr>
    </w:p>
    <w:p w14:paraId="474B5EE2" w14:textId="5AA64C64" w:rsidR="00117027" w:rsidRPr="00117027" w:rsidRDefault="00117027" w:rsidP="004B1F69">
      <w:pPr>
        <w:pStyle w:val="AvsntilhQy1"/>
        <w:ind w:left="0"/>
        <w:rPr>
          <w:rFonts w:asciiTheme="minorHAnsi" w:hAnsiTheme="minorHAnsi" w:cstheme="minorHAnsi"/>
          <w:sz w:val="22"/>
          <w:szCs w:val="22"/>
          <w:lang w:val="nb-NO"/>
        </w:rPr>
      </w:pPr>
      <w:r w:rsidRPr="00117027">
        <w:rPr>
          <w:rFonts w:asciiTheme="minorHAnsi" w:hAnsiTheme="minorHAnsi" w:cstheme="minorHAnsi"/>
          <w:sz w:val="22"/>
          <w:szCs w:val="22"/>
          <w:lang w:val="nb-NO"/>
        </w:rPr>
        <w:t xml:space="preserve">Forbehold om budsjettbevilgning: Miljødirektoratet forholder seg til årlige budsjettvedtak fra Stortinget og bevilgninger fra </w:t>
      </w:r>
      <w:proofErr w:type="spellStart"/>
      <w:r w:rsidRPr="00117027">
        <w:rPr>
          <w:rFonts w:asciiTheme="minorHAnsi" w:hAnsiTheme="minorHAnsi" w:cstheme="minorHAnsi"/>
          <w:sz w:val="22"/>
          <w:szCs w:val="22"/>
          <w:lang w:val="nb-NO"/>
        </w:rPr>
        <w:t>Klima-og</w:t>
      </w:r>
      <w:proofErr w:type="spellEnd"/>
      <w:r w:rsidRPr="00117027">
        <w:rPr>
          <w:rFonts w:asciiTheme="minorHAnsi" w:hAnsiTheme="minorHAnsi" w:cstheme="minorHAnsi"/>
          <w:sz w:val="22"/>
          <w:szCs w:val="22"/>
          <w:lang w:val="nb-NO"/>
        </w:rPr>
        <w:t xml:space="preserve"> miljødepartementet. For avtaler med varighet over flere budsjettår tas det derfor forbehold om budsjettbevilgning. Manglende bevilgning i framtidige budsjettår kan innebære at avtalt omfang blir redusert eller at avtalen avsluttes.</w:t>
      </w:r>
    </w:p>
    <w:p w14:paraId="7BCEF84E" w14:textId="77777777" w:rsidR="004B1F69" w:rsidRPr="004B1F69" w:rsidRDefault="004B1F69" w:rsidP="004B1F69">
      <w:pPr>
        <w:pStyle w:val="Overskrift1"/>
      </w:pPr>
      <w:r w:rsidRPr="004B1F69">
        <w:t>Fakturainformasjon</w:t>
      </w:r>
    </w:p>
    <w:p w14:paraId="4E18C098" w14:textId="77777777" w:rsidR="004B1F69" w:rsidRDefault="004B1F69" w:rsidP="004B1F69">
      <w:pPr>
        <w:pStyle w:val="Overskrift2"/>
      </w:pPr>
      <w:r w:rsidRPr="004B1F69">
        <w:t>Fakturafrister</w:t>
      </w:r>
    </w:p>
    <w:p w14:paraId="32C404F1" w14:textId="6CEDCA87" w:rsidR="005B4987" w:rsidRPr="005B4987" w:rsidRDefault="005B4987" w:rsidP="005B4987">
      <w:r w:rsidRPr="005B4987">
        <w:t>Fakturering skal skje etterskuddsvis. Betalingsfrist 30 (tretti) dager. Ved fakturering i desember skal faktura være mottatt hos Miljødirektoratet senest 10. desember, og ha forfallsdato senest 28. desember.</w:t>
      </w:r>
    </w:p>
    <w:p w14:paraId="41A8180D" w14:textId="42A40676" w:rsidR="004B1F69" w:rsidRPr="004B1F69" w:rsidRDefault="004B1F69" w:rsidP="004B1F69">
      <w:pPr>
        <w:pStyle w:val="Overskrift2"/>
      </w:pPr>
      <w:r w:rsidRPr="004B1F69">
        <w:t>Fakturaadresse og format</w:t>
      </w:r>
    </w:p>
    <w:p w14:paraId="0BB17B44" w14:textId="63B5E58E" w:rsidR="004B1F69" w:rsidRPr="00A40B29" w:rsidRDefault="004B1F69" w:rsidP="004B1F69">
      <w:pPr>
        <w:rPr>
          <w:rFonts w:ascii="Arial" w:hAnsi="Arial" w:cs="Arial"/>
          <w:sz w:val="22"/>
          <w:szCs w:val="22"/>
        </w:rPr>
      </w:pPr>
      <w:r w:rsidRPr="00A40B29">
        <w:t xml:space="preserve">Leverandør leverer EHF-fakturaer (elektronisk </w:t>
      </w:r>
      <w:proofErr w:type="spellStart"/>
      <w:r w:rsidRPr="00A40B29">
        <w:t>handelsformat</w:t>
      </w:r>
      <w:proofErr w:type="spellEnd"/>
      <w:r w:rsidRPr="00A40B29">
        <w:t>). Leverandører finner Miljødirektoratet på vårt organisasjonsnummer 999 601 391</w:t>
      </w:r>
      <w:r>
        <w:t xml:space="preserve">. </w:t>
      </w:r>
      <w:r w:rsidRPr="004B1F69">
        <w:t>Leverandører som ikke kan levere</w:t>
      </w:r>
      <w:r>
        <w:t xml:space="preserve"> </w:t>
      </w:r>
      <w:r w:rsidRPr="004B1F69">
        <w:t>EHF-fakturaer kan sende faktura på PDF til</w:t>
      </w:r>
      <w:r w:rsidR="00E57494" w:rsidRPr="00E57494">
        <w:t xml:space="preserve"> </w:t>
      </w:r>
      <w:hyperlink r:id="rId13" w:history="1">
        <w:r w:rsidR="00E57494" w:rsidRPr="000F1E40">
          <w:rPr>
            <w:rStyle w:val="Hyperkobling"/>
          </w:rPr>
          <w:t>fakturamottak@miljodir.no</w:t>
        </w:r>
      </w:hyperlink>
      <w:r w:rsidR="00E57494">
        <w:t xml:space="preserve">. </w:t>
      </w:r>
    </w:p>
    <w:p w14:paraId="32D29AAC" w14:textId="6DF5EE6E" w:rsidR="004B1F69" w:rsidRPr="004B1F69" w:rsidRDefault="004B1F69" w:rsidP="004B1F69">
      <w:pPr>
        <w:pStyle w:val="Overskrift2"/>
      </w:pPr>
      <w:r>
        <w:t>Fakturamerking</w:t>
      </w:r>
    </w:p>
    <w:p w14:paraId="7CA66F0E" w14:textId="1A4F8F2E" w:rsidR="004B1F69" w:rsidRPr="00A40B29" w:rsidRDefault="004B1F69" w:rsidP="004B1F69">
      <w:r>
        <w:t xml:space="preserve">Faktura skal merkes </w:t>
      </w:r>
      <w:r w:rsidRPr="00C6726E">
        <w:t xml:space="preserve">med </w:t>
      </w:r>
      <w:r w:rsidRPr="00C6726E">
        <w:rPr>
          <w:highlight w:val="yellow"/>
        </w:rPr>
        <w:t>avtalenummer</w:t>
      </w:r>
      <w:r w:rsidRPr="00C6726E">
        <w:t xml:space="preserve"> og referansenummer</w:t>
      </w:r>
      <w:r w:rsidR="0036498C" w:rsidRPr="00C6726E">
        <w:t xml:space="preserve"> </w:t>
      </w:r>
      <w:r w:rsidR="0036498C" w:rsidRPr="00C6726E">
        <w:t>CHRJOH</w:t>
      </w:r>
      <w:r>
        <w:t xml:space="preserve"> i fakturafeltet «Deres</w:t>
      </w:r>
      <w:r w:rsidR="008D2F10">
        <w:t xml:space="preserve"> </w:t>
      </w:r>
      <w:r>
        <w:t>ref.». Miljødirektoratet forbeholder seg retten til å avvise eller returnere fakturaer som ikke</w:t>
      </w:r>
      <w:r w:rsidR="008D2F10">
        <w:t xml:space="preserve"> </w:t>
      </w:r>
      <w:r>
        <w:t>oppfyller krav til fakturamerking.</w:t>
      </w:r>
    </w:p>
    <w:p w14:paraId="17FF5FC7" w14:textId="537AA8CA" w:rsidR="004B1F69" w:rsidRPr="004B1F69" w:rsidRDefault="004B1F69" w:rsidP="004B1F69">
      <w:pPr>
        <w:pStyle w:val="Overskrift2"/>
      </w:pPr>
      <w:r>
        <w:t>Dokumentasjon og spesifisering av faktura</w:t>
      </w:r>
    </w:p>
    <w:p w14:paraId="13D37041" w14:textId="77777777" w:rsidR="004B1F69" w:rsidRDefault="004B1F69" w:rsidP="004B1F69">
      <w:r>
        <w:t>Alle fakturaer skal spesifiseres og dokumenteres slik at de kan kontrolleres av Kunden.</w:t>
      </w:r>
    </w:p>
    <w:p w14:paraId="651E1F95" w14:textId="77777777" w:rsidR="004B1F69" w:rsidRDefault="004B1F69" w:rsidP="004B1F69">
      <w:r>
        <w:t xml:space="preserve">Utlegg og andre utgifter skal angis særskilt. </w:t>
      </w:r>
    </w:p>
    <w:p w14:paraId="743BD43A" w14:textId="77777777" w:rsidR="004B1F69" w:rsidRDefault="004B1F69" w:rsidP="004B1F69"/>
    <w:p w14:paraId="4451B288" w14:textId="4FAE7E9B" w:rsidR="004B1F69" w:rsidRDefault="004B1F69" w:rsidP="004B1F69">
      <w:r>
        <w:t xml:space="preserve">Fakturaer som gjelder løpende timer skal inneholde detaljert spesifikasjon av påløpte timer og spesifiseres med navn på ressurs, hvilken jobb som er utført og totalt antall timer per ressurs. Eventuelle vedlegg skal være i </w:t>
      </w:r>
      <w:proofErr w:type="spellStart"/>
      <w:r>
        <w:t>pdf</w:t>
      </w:r>
      <w:proofErr w:type="spellEnd"/>
      <w:r>
        <w:t xml:space="preserve"> format.</w:t>
      </w:r>
    </w:p>
    <w:p w14:paraId="47C0FE7D" w14:textId="1B7A77C6" w:rsidR="004B1F69" w:rsidRDefault="004B1F69" w:rsidP="004B1F69">
      <w:pPr>
        <w:pStyle w:val="Overskrift1"/>
      </w:pPr>
      <w:r w:rsidRPr="004B1F69">
        <w:t>Rettigheter</w:t>
      </w:r>
    </w:p>
    <w:p w14:paraId="64F3A4C8" w14:textId="143D544C" w:rsidR="004B1F69" w:rsidRDefault="004B1F69" w:rsidP="004B1F69">
      <w:pPr>
        <w:pStyle w:val="Ingress"/>
      </w:pPr>
      <w:r>
        <w:t>Eiendomsrett, opphavsrett og andre relevante materielle og immaterielle rettigheter til</w:t>
      </w:r>
      <w:r w:rsidR="008D2F10">
        <w:t xml:space="preserve"> </w:t>
      </w:r>
      <w:r>
        <w:t>resultater av oppdraget tilfaller Kunden når betaling har skjedd. Dette gjelder for eksempel</w:t>
      </w:r>
      <w:r w:rsidR="008D2F10">
        <w:t xml:space="preserve"> </w:t>
      </w:r>
      <w:r>
        <w:t>kildekode, relevante innsamlede data og analyser av disse.</w:t>
      </w:r>
    </w:p>
    <w:p w14:paraId="56775E0B" w14:textId="77777777" w:rsidR="004B1F69" w:rsidRDefault="004B1F69" w:rsidP="004B1F69">
      <w:pPr>
        <w:pStyle w:val="Ingress"/>
      </w:pPr>
    </w:p>
    <w:p w14:paraId="2D04AFCC" w14:textId="71C4690F" w:rsidR="004B1F69" w:rsidRDefault="004B1F69" w:rsidP="004B1F69">
      <w:pPr>
        <w:pStyle w:val="Ingress"/>
      </w:pPr>
      <w:r>
        <w:t>Sluttleveransen som blir produsert som et resultat av oppdraget blir gjort allment tilgjengelig av Kunden. Kunden har rett på førstegangspublisering med frist på 3 - tre - måneder, regnet fra når sluttleveransen er godkjent av Kunden. Dersom Kunden ikke har publisert sluttleveransen innen utløpet av fristen, står leverandøren fritt til å publisere sluttleveransen. Kunden kan gi Leverandøren skriftlig samtykke til publisering før utløpet av denne fristen.</w:t>
      </w:r>
    </w:p>
    <w:p w14:paraId="5B4A1481" w14:textId="77777777" w:rsidR="004B1F69" w:rsidRPr="004B1F69" w:rsidRDefault="004B1F69" w:rsidP="004B1F69"/>
    <w:p w14:paraId="4A6EC550" w14:textId="150D3E48" w:rsidR="004B1F69" w:rsidRDefault="004B1F69" w:rsidP="004B1F69">
      <w:r>
        <w:t>Begge parter plikter i sin presentasjon av sluttleveransen i det offentlige rom å kreditere den andre part.</w:t>
      </w:r>
    </w:p>
    <w:p w14:paraId="014CF9AC" w14:textId="77777777" w:rsidR="004B1F69" w:rsidRDefault="004B1F69" w:rsidP="004B1F69"/>
    <w:p w14:paraId="4180356C" w14:textId="2D9C8FA2" w:rsidR="004B1F69" w:rsidRPr="004B1F69" w:rsidRDefault="004B1F69" w:rsidP="004B1F69">
      <w:r>
        <w:t>Instrumenter og/eller utstyr som er anskaffet i forbindelse med oppdraget og belastet</w:t>
      </w:r>
      <w:r w:rsidR="008D2F10">
        <w:t xml:space="preserve"> </w:t>
      </w:r>
      <w:r>
        <w:t>Miljødirektoratet, er Miljødirektoratets eiendom.</w:t>
      </w:r>
      <w:r w:rsidR="00E97B5E">
        <w:t xml:space="preserve"> </w:t>
      </w:r>
      <w:r>
        <w:t>Utstyret skal, dersom annet ikke blir bestemt, leveres til Miljødirektoratet når oppdraget er avsluttet. Anskaffelse av utstyr i forbindelse med oppdraget bør foregå iht. lov og forskrift om offentlige anskaffelser.</w:t>
      </w:r>
    </w:p>
    <w:p w14:paraId="0270A14A" w14:textId="77777777" w:rsidR="004B1F69" w:rsidRDefault="004B1F69" w:rsidP="004B1F69">
      <w:pPr>
        <w:pStyle w:val="Overskrift1"/>
      </w:pPr>
      <w:r w:rsidRPr="004B1F69">
        <w:t>Bemyndiget representant for partene</w:t>
      </w:r>
    </w:p>
    <w:tbl>
      <w:tblPr>
        <w:tblStyle w:val="Rutenettabelllys"/>
        <w:tblW w:w="82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109"/>
        <w:gridCol w:w="4109"/>
      </w:tblGrid>
      <w:tr w:rsidR="004B1F69" w14:paraId="2DF45BEF" w14:textId="77777777" w:rsidTr="004B1F69">
        <w:tc>
          <w:tcPr>
            <w:tcW w:w="4109" w:type="dxa"/>
          </w:tcPr>
          <w:p w14:paraId="17465BD3" w14:textId="5A9CC11F" w:rsidR="004B1F69" w:rsidRDefault="004B1F69" w:rsidP="004B1F69">
            <w:r>
              <w:t>Hos Kunden:</w:t>
            </w:r>
            <w:r w:rsidR="00D27297">
              <w:t xml:space="preserve"> </w:t>
            </w:r>
          </w:p>
        </w:tc>
        <w:tc>
          <w:tcPr>
            <w:tcW w:w="4109" w:type="dxa"/>
          </w:tcPr>
          <w:p w14:paraId="013D7669" w14:textId="5D1CFECE" w:rsidR="004B1F69" w:rsidRDefault="004B1F69" w:rsidP="004B1F69">
            <w:r>
              <w:t xml:space="preserve">Hos </w:t>
            </w:r>
            <w:r w:rsidR="00E97B5E">
              <w:t>Leverandøren</w:t>
            </w:r>
            <w:r>
              <w:t>:</w:t>
            </w:r>
          </w:p>
        </w:tc>
      </w:tr>
      <w:tr w:rsidR="004B1F69" w14:paraId="7E4D0A94" w14:textId="77777777" w:rsidTr="004B1F69">
        <w:tc>
          <w:tcPr>
            <w:tcW w:w="4109" w:type="dxa"/>
          </w:tcPr>
          <w:p w14:paraId="1277A5BD" w14:textId="0CD38E29" w:rsidR="004B1F69" w:rsidRDefault="004B1F69" w:rsidP="004B1F69">
            <w:r>
              <w:t>N</w:t>
            </w:r>
            <w:r w:rsidR="0004480D">
              <w:t>ina Lagesen</w:t>
            </w:r>
          </w:p>
        </w:tc>
        <w:tc>
          <w:tcPr>
            <w:tcW w:w="4109" w:type="dxa"/>
          </w:tcPr>
          <w:p w14:paraId="131DEE56" w14:textId="77777777" w:rsidR="004B1F69" w:rsidRDefault="004B1F69" w:rsidP="004B1F69">
            <w:r>
              <w:t>Navn</w:t>
            </w:r>
          </w:p>
        </w:tc>
      </w:tr>
      <w:tr w:rsidR="004B1F69" w14:paraId="7D48BD6C" w14:textId="77777777" w:rsidTr="004B1F69">
        <w:tc>
          <w:tcPr>
            <w:tcW w:w="4109" w:type="dxa"/>
          </w:tcPr>
          <w:p w14:paraId="6C9BD433" w14:textId="4AC6962E" w:rsidR="004B1F69" w:rsidRDefault="0004480D" w:rsidP="004B1F69">
            <w:r>
              <w:t>Seksjonsleder</w:t>
            </w:r>
          </w:p>
        </w:tc>
        <w:tc>
          <w:tcPr>
            <w:tcW w:w="4109" w:type="dxa"/>
          </w:tcPr>
          <w:p w14:paraId="3128977F" w14:textId="77777777" w:rsidR="004B1F69" w:rsidRDefault="004B1F69" w:rsidP="004B1F69">
            <w:r>
              <w:t>Stilling</w:t>
            </w:r>
          </w:p>
        </w:tc>
      </w:tr>
      <w:tr w:rsidR="004B1F69" w14:paraId="2A141DB4" w14:textId="77777777" w:rsidTr="004B1F69">
        <w:tc>
          <w:tcPr>
            <w:tcW w:w="4109" w:type="dxa"/>
          </w:tcPr>
          <w:p w14:paraId="6A97D3B7" w14:textId="665208CB" w:rsidR="004B1F69" w:rsidRDefault="0004480D" w:rsidP="004B1F69">
            <w:r>
              <w:t>+47</w:t>
            </w:r>
            <w:r w:rsidR="000B0462">
              <w:t>95558002</w:t>
            </w:r>
          </w:p>
        </w:tc>
        <w:tc>
          <w:tcPr>
            <w:tcW w:w="4109" w:type="dxa"/>
          </w:tcPr>
          <w:p w14:paraId="5DA1FA81" w14:textId="77777777" w:rsidR="004B1F69" w:rsidRDefault="004B1F69" w:rsidP="004B1F69">
            <w:proofErr w:type="spellStart"/>
            <w:r>
              <w:t>Tlf</w:t>
            </w:r>
            <w:proofErr w:type="spellEnd"/>
          </w:p>
        </w:tc>
      </w:tr>
      <w:tr w:rsidR="004B1F69" w14:paraId="49D71D96" w14:textId="77777777" w:rsidTr="004B1F69">
        <w:tc>
          <w:tcPr>
            <w:tcW w:w="4109" w:type="dxa"/>
          </w:tcPr>
          <w:p w14:paraId="60C43903" w14:textId="3B207481" w:rsidR="004B1F69" w:rsidRDefault="000B0462" w:rsidP="004B1F69">
            <w:r>
              <w:t>nina.lagesen@miljodir.no</w:t>
            </w:r>
          </w:p>
        </w:tc>
        <w:tc>
          <w:tcPr>
            <w:tcW w:w="4109" w:type="dxa"/>
          </w:tcPr>
          <w:p w14:paraId="62CC11E3" w14:textId="77777777" w:rsidR="004B1F69" w:rsidRDefault="004B1F69" w:rsidP="004B1F69">
            <w:r>
              <w:t>E-post</w:t>
            </w:r>
          </w:p>
        </w:tc>
      </w:tr>
    </w:tbl>
    <w:p w14:paraId="7F130226" w14:textId="77777777" w:rsidR="004B1F69" w:rsidRPr="004B1F69" w:rsidRDefault="004B1F69" w:rsidP="004B1F69">
      <w:pPr>
        <w:pStyle w:val="Ingress"/>
      </w:pPr>
    </w:p>
    <w:p w14:paraId="0A1E10D7" w14:textId="77777777" w:rsidR="004B1F69" w:rsidRPr="004B1F69" w:rsidRDefault="004B1F69" w:rsidP="004B1F69">
      <w:pPr>
        <w:pStyle w:val="Overskrift1"/>
      </w:pPr>
      <w:r w:rsidRPr="004B1F69">
        <w:t>Taushetsplikt</w:t>
      </w:r>
    </w:p>
    <w:p w14:paraId="3E78C074" w14:textId="77777777" w:rsidR="004B1F69" w:rsidRPr="0071161D" w:rsidRDefault="004B1F69" w:rsidP="004B1F69">
      <w:r w:rsidRPr="0071161D">
        <w:t xml:space="preserve">Informasjon som partene blir kjent med i forbindelse med avtalen og gjennomføringen av avtalen skal behandles konfidensielt, og ikke gjøres tilgjengelig for utenforstående uten samtykke fra den annen part. </w:t>
      </w:r>
    </w:p>
    <w:p w14:paraId="397BEC65" w14:textId="77777777" w:rsidR="004B1F69" w:rsidRPr="0071161D" w:rsidRDefault="004B1F69" w:rsidP="004B1F69"/>
    <w:p w14:paraId="6228B8C1" w14:textId="77777777" w:rsidR="004B1F69" w:rsidRPr="0071161D" w:rsidRDefault="004B1F69" w:rsidP="004B1F69">
      <w:r w:rsidRPr="0071161D">
        <w:t xml:space="preserve">Hvis Kunden er en offentlig virksomhet er taushetsplikt etter denne bestemmelsen ikke mer omfattende enn det som følger av lov 10. februar 1967 om behandlingsmåten i forvaltningssaker (forvaltningsloven) eller tilsvarende sektorspesifikk regulering. </w:t>
      </w:r>
    </w:p>
    <w:p w14:paraId="4F44AAB1" w14:textId="77777777" w:rsidR="004B1F69" w:rsidRPr="0071161D" w:rsidRDefault="004B1F69" w:rsidP="004B1F69"/>
    <w:p w14:paraId="18551554" w14:textId="77777777" w:rsidR="004B1F69" w:rsidRPr="0071161D" w:rsidRDefault="004B1F69" w:rsidP="004B1F69">
      <w:r w:rsidRPr="0071161D">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71161D">
        <w:t>offentleg</w:t>
      </w:r>
      <w:proofErr w:type="spellEnd"/>
      <w:r w:rsidRPr="0071161D">
        <w:t xml:space="preserve"> </w:t>
      </w:r>
      <w:proofErr w:type="spellStart"/>
      <w:r w:rsidRPr="0071161D">
        <w:t>verksemd</w:t>
      </w:r>
      <w:proofErr w:type="spellEnd"/>
      <w:r w:rsidRPr="0071161D">
        <w:t xml:space="preserve"> (</w:t>
      </w:r>
      <w:proofErr w:type="spellStart"/>
      <w:r w:rsidRPr="0071161D">
        <w:t>offentleglova</w:t>
      </w:r>
      <w:proofErr w:type="spellEnd"/>
      <w:r w:rsidRPr="0071161D">
        <w:t>). Om mulig, skal den annen part varsles før slik informasjon gis.</w:t>
      </w:r>
    </w:p>
    <w:p w14:paraId="132006DE" w14:textId="77777777" w:rsidR="004B1F69" w:rsidRPr="0071161D" w:rsidRDefault="004B1F69" w:rsidP="004B1F69"/>
    <w:p w14:paraId="4EB433D6" w14:textId="77777777" w:rsidR="004B1F69" w:rsidRPr="0071161D" w:rsidRDefault="004B1F69" w:rsidP="004B1F69">
      <w:r w:rsidRPr="0071161D">
        <w:lastRenderedPageBreak/>
        <w:t xml:space="preserve">Taushetsplikten er ikke til hinder for at opplysningene brukes når ingen berettiget interesse tilsier at de holdes hemmelig, for eksempel når de er </w:t>
      </w:r>
      <w:proofErr w:type="gramStart"/>
      <w:r w:rsidRPr="0071161D">
        <w:t>alminnelig</w:t>
      </w:r>
      <w:proofErr w:type="gramEnd"/>
      <w:r w:rsidRPr="0071161D">
        <w:t xml:space="preserve"> kjent eller alminnelig tilgjengelig andre steder. </w:t>
      </w:r>
    </w:p>
    <w:p w14:paraId="07A1CDFE" w14:textId="77777777" w:rsidR="004B1F69" w:rsidRDefault="004B1F69" w:rsidP="004B1F69">
      <w:pPr>
        <w:pStyle w:val="Overskrift1"/>
      </w:pPr>
      <w:r w:rsidRPr="004B1F69">
        <w:t>Endringer etter kontraktsinngåelse</w:t>
      </w:r>
    </w:p>
    <w:p w14:paraId="4972EC73" w14:textId="1C86E0C3" w:rsidR="004B1F69" w:rsidRDefault="004B1F69" w:rsidP="004B1F69">
      <w:r>
        <w:t>Begge parter kan be om endringsavtale dersom forutsetninger for avtalen endres på en slik måte at ytelsens karakter eller omfang blir annerledes enn avtalt. Endringer fremsatt av leverandøren, må godkjennes av Kunden.</w:t>
      </w:r>
    </w:p>
    <w:p w14:paraId="4C7EE724" w14:textId="77777777" w:rsidR="004B1F69" w:rsidRDefault="004B1F69" w:rsidP="004B1F69"/>
    <w:p w14:paraId="4CFD7709" w14:textId="72968A76" w:rsidR="004B1F69" w:rsidRPr="004B1F69" w:rsidRDefault="004B1F69" w:rsidP="004B1F69">
      <w:r>
        <w:t>Dersom Kunden har behov for å endre kravene til ytelsene kan Kunden kreve</w:t>
      </w:r>
      <w:r w:rsidR="008D2F10">
        <w:t xml:space="preserve"> </w:t>
      </w:r>
      <w:r>
        <w:t>endringsavtale. Ved krav om endringer kan Leverandøren kreve justeringer i vederlag eller tidsplaner hvis han sannsynliggjør et grunnlag for slike justeringer. Krav om justert vederlag eller tidsplan må fremsettes senest samtidig med Leverandørens svar på Kundens anmodning om endringsavtale.</w:t>
      </w:r>
    </w:p>
    <w:p w14:paraId="3EB2AAD4" w14:textId="77777777" w:rsidR="004B1F69" w:rsidRDefault="004B1F69" w:rsidP="004B1F69">
      <w:pPr>
        <w:pStyle w:val="Overskrift1"/>
      </w:pPr>
      <w:r w:rsidRPr="004B1F69">
        <w:t>Avbestilling før utløp av kontraktsperiode</w:t>
      </w:r>
    </w:p>
    <w:p w14:paraId="014D7A6B" w14:textId="2F862F76" w:rsidR="004B1F69" w:rsidRDefault="004B1F69" w:rsidP="004B1F69">
      <w:r>
        <w:t>Ytelsen kan avbestilles av Kunden med skriftlig varsel. Ved avbestilling skal det etterstrebes</w:t>
      </w:r>
      <w:r w:rsidR="008D2F10">
        <w:t xml:space="preserve"> </w:t>
      </w:r>
      <w:r>
        <w:t>en hensiktsmessig avvikling av ytelsen.</w:t>
      </w:r>
    </w:p>
    <w:p w14:paraId="04DF515A" w14:textId="77777777" w:rsidR="00E97B5E" w:rsidRDefault="00E97B5E" w:rsidP="004B1F69"/>
    <w:p w14:paraId="145E1026" w14:textId="77777777" w:rsidR="004B1F69" w:rsidRDefault="004B1F69" w:rsidP="004B1F69">
      <w:r>
        <w:t>Ved avbestilling før ytelsen er fullført skal Kunden betale:</w:t>
      </w:r>
    </w:p>
    <w:p w14:paraId="779E3AE6" w14:textId="2F4ED23A" w:rsidR="004B1F69" w:rsidRDefault="004B1F69" w:rsidP="004B1F69">
      <w:pPr>
        <w:pStyle w:val="Listeavsnitt"/>
        <w:numPr>
          <w:ilvl w:val="0"/>
          <w:numId w:val="30"/>
        </w:numPr>
      </w:pPr>
      <w:r>
        <w:t>Det beløp Leverandøren har til gode for allerede levert ytelse.</w:t>
      </w:r>
    </w:p>
    <w:p w14:paraId="0C467EA2" w14:textId="33841E79" w:rsidR="004B1F69" w:rsidRDefault="004B1F69" w:rsidP="004B1F69">
      <w:pPr>
        <w:pStyle w:val="Listeavsnitt"/>
        <w:numPr>
          <w:ilvl w:val="0"/>
          <w:numId w:val="30"/>
        </w:numPr>
      </w:pPr>
      <w:r>
        <w:t>Leverandørens dokumenterte merkostnader knyttet til omdisponering.</w:t>
      </w:r>
    </w:p>
    <w:p w14:paraId="0774CC78" w14:textId="285FE2FB" w:rsidR="004B1F69" w:rsidRDefault="004B1F69" w:rsidP="004B1F69">
      <w:pPr>
        <w:pStyle w:val="Listeavsnitt"/>
        <w:numPr>
          <w:ilvl w:val="0"/>
          <w:numId w:val="30"/>
        </w:numPr>
      </w:pPr>
      <w:r>
        <w:t>Andre direkte kostnader som Leverandøren påføres som følge av avbestillingen.</w:t>
      </w:r>
    </w:p>
    <w:p w14:paraId="6C102950" w14:textId="77777777" w:rsidR="00E97B5E" w:rsidRDefault="00E97B5E" w:rsidP="004B1F69"/>
    <w:p w14:paraId="3FC23F73" w14:textId="50D0B3DF" w:rsidR="004B1F69" w:rsidRPr="004B1F69" w:rsidRDefault="004B1F69" w:rsidP="004B1F69">
      <w:r>
        <w:t xml:space="preserve">Betaling av ovennevnte gjelder </w:t>
      </w:r>
      <w:r w:rsidR="00E97B5E">
        <w:t>så lenge</w:t>
      </w:r>
      <w:r>
        <w:t xml:space="preserve"> ikke avbestillingen skyldes mislighold fra</w:t>
      </w:r>
      <w:r w:rsidR="008D2F10">
        <w:t xml:space="preserve"> </w:t>
      </w:r>
      <w:r>
        <w:t>leverandøren.</w:t>
      </w:r>
    </w:p>
    <w:p w14:paraId="64352F86" w14:textId="77777777" w:rsidR="004B1F69" w:rsidRPr="004B1F69" w:rsidRDefault="004B1F69" w:rsidP="004B1F69">
      <w:pPr>
        <w:pStyle w:val="Overskrift1"/>
      </w:pPr>
      <w:r w:rsidRPr="004B1F69">
        <w:t>Mislighold</w:t>
      </w:r>
    </w:p>
    <w:p w14:paraId="676D240F" w14:textId="2F722A46" w:rsidR="004B1F69" w:rsidRPr="004B1F69" w:rsidRDefault="004B1F69" w:rsidP="004B1F69">
      <w:pPr>
        <w:pStyle w:val="Overskrift2"/>
      </w:pPr>
      <w:r>
        <w:t xml:space="preserve"> </w:t>
      </w:r>
      <w:r w:rsidR="00E97B5E">
        <w:t>Leverandørens</w:t>
      </w:r>
      <w:r w:rsidRPr="004B1F69">
        <w:t xml:space="preserve"> mislighold</w:t>
      </w:r>
    </w:p>
    <w:p w14:paraId="610D415E" w14:textId="32C1B94F" w:rsidR="004B1F69" w:rsidRDefault="004B1F69" w:rsidP="004B1F69">
      <w:r w:rsidRPr="00BC5F7C">
        <w:t xml:space="preserve">Det foreligger mislighold fra </w:t>
      </w:r>
      <w:r w:rsidR="00E97B5E">
        <w:t>Leverandørens</w:t>
      </w:r>
      <w:r w:rsidRPr="00BC5F7C">
        <w:t xml:space="preserve"> side hvis ytelsen ikke er i samsvar med de funksjoner, krav og frister som er avtalt. Det foreligger også mislighold dersom </w:t>
      </w:r>
      <w:r w:rsidR="00E97B5E">
        <w:t>Leverandøren</w:t>
      </w:r>
      <w:r w:rsidRPr="00BC5F7C">
        <w:t xml:space="preserve"> ikke oppfyller øvrige plikter etter avtalen.</w:t>
      </w:r>
    </w:p>
    <w:p w14:paraId="54919EE5" w14:textId="77777777" w:rsidR="004B1F69" w:rsidRDefault="004B1F69" w:rsidP="004B1F69"/>
    <w:p w14:paraId="718998AC" w14:textId="21AAC7DE" w:rsidR="004B1F69" w:rsidRDefault="004B1F69" w:rsidP="004B1F69">
      <w:r w:rsidRPr="00BC5F7C">
        <w:t xml:space="preserve">Hvis </w:t>
      </w:r>
      <w:r w:rsidR="00E97B5E">
        <w:t>Leverandørens</w:t>
      </w:r>
      <w:r w:rsidRPr="00BC5F7C">
        <w:t xml:space="preserve"> ytelser ikke kan leveres som avtalt, skal </w:t>
      </w:r>
      <w:r w:rsidR="00E97B5E">
        <w:t>Leverandøren</w:t>
      </w:r>
      <w:r w:rsidRPr="00BC5F7C">
        <w:t xml:space="preserve"> så raskt som mulig gi Kunden skriftlig varsel om dette. Varselet skal angi årsak til problemet og så vidt mulig angi når ytelsen kan leveres. Tilsvarende gjelder hvis det må antas ytterligere forsinkelser etter at første varsel er gitt. </w:t>
      </w:r>
    </w:p>
    <w:p w14:paraId="46B2E463" w14:textId="77777777" w:rsidR="004B1F69" w:rsidRDefault="004B1F69" w:rsidP="004B1F69"/>
    <w:p w14:paraId="57F08500" w14:textId="3598C539" w:rsidR="004B1F69" w:rsidRPr="00BC5F7C" w:rsidRDefault="00E97B5E" w:rsidP="004B1F69">
      <w:r>
        <w:lastRenderedPageBreak/>
        <w:t>Leverandøren</w:t>
      </w:r>
      <w:r w:rsidR="004B1F69" w:rsidRPr="00BC5F7C">
        <w:t xml:space="preserve"> skal påbegynne og gjennomføre arbeidet med å avhjelpe misligholdet uten ugrunnet opphold, ved utbedring, omlevering eller tilleggslevering uten ekstra kostnad for Kunden.</w:t>
      </w:r>
    </w:p>
    <w:p w14:paraId="412B4570" w14:textId="77777777" w:rsidR="004B1F69" w:rsidRPr="00BC5F7C" w:rsidRDefault="004B1F69" w:rsidP="004B1F69"/>
    <w:p w14:paraId="3413BDDE" w14:textId="77777777" w:rsidR="004B1F69" w:rsidRDefault="004B1F69" w:rsidP="004B1F69">
      <w:r w:rsidRPr="00BC5F7C">
        <w:t xml:space="preserve">Det foreligger likevel ikke mislighold hvis situasjonen skyldes Kundens forhold eller force majeure. </w:t>
      </w:r>
    </w:p>
    <w:p w14:paraId="7467C1DD" w14:textId="77777777" w:rsidR="004B1F69" w:rsidRDefault="004B1F69" w:rsidP="004B1F69"/>
    <w:p w14:paraId="4B8541C8" w14:textId="77777777" w:rsidR="004B1F69" w:rsidRPr="00A661B9" w:rsidRDefault="004B1F69" w:rsidP="004B1F69">
      <w:r w:rsidRPr="00BC5F7C">
        <w:t>Kunden skal reklamere skriftlig uten ugrunnet opphold etter at misligholdet er oppdaget eller burde vært oppdaget.</w:t>
      </w:r>
    </w:p>
    <w:p w14:paraId="00BC29B5" w14:textId="3D8E0701" w:rsidR="004B1F69" w:rsidRPr="004B1F69" w:rsidRDefault="004B1F69" w:rsidP="004B1F69">
      <w:pPr>
        <w:pStyle w:val="Overskrift2"/>
      </w:pPr>
      <w:r>
        <w:t xml:space="preserve"> </w:t>
      </w:r>
      <w:r w:rsidRPr="004B1F69">
        <w:t>Kundens mislighold</w:t>
      </w:r>
    </w:p>
    <w:p w14:paraId="4D98C7F7" w14:textId="77777777" w:rsidR="004B1F69" w:rsidRPr="00BC5F7C" w:rsidRDefault="004B1F69" w:rsidP="004B1F69">
      <w:r w:rsidRPr="00BC5F7C">
        <w:t>Det foreligger mislighold fra Kundens side hvis Kunden ikke oppfyller sine plikter etter avtalen.</w:t>
      </w:r>
    </w:p>
    <w:p w14:paraId="793C25F2" w14:textId="77777777" w:rsidR="004B1F69" w:rsidRPr="00BC5F7C" w:rsidRDefault="004B1F69" w:rsidP="004B1F69"/>
    <w:p w14:paraId="1388AAB4" w14:textId="51BDDD9D" w:rsidR="004B1F69" w:rsidRPr="00BC5F7C" w:rsidRDefault="004B1F69" w:rsidP="004B1F69">
      <w:r w:rsidRPr="00BC5F7C">
        <w:t xml:space="preserve">Det foreligger likevel ikke mislighold hvis situasjonen skyldes </w:t>
      </w:r>
      <w:r w:rsidR="00E97B5E">
        <w:t>Leverandørens</w:t>
      </w:r>
      <w:r w:rsidRPr="00BC5F7C">
        <w:t xml:space="preserve"> forhold, eller forhold som anses som force majeure.</w:t>
      </w:r>
    </w:p>
    <w:p w14:paraId="7D09838B" w14:textId="77777777" w:rsidR="004B1F69" w:rsidRPr="00BC5F7C" w:rsidRDefault="004B1F69" w:rsidP="004B1F69"/>
    <w:p w14:paraId="6AA2A926" w14:textId="535766A0" w:rsidR="004B1F69" w:rsidRDefault="00E97B5E" w:rsidP="004B1F69">
      <w:r>
        <w:t>Leverandøren</w:t>
      </w:r>
      <w:r w:rsidR="004B1F69" w:rsidRPr="00BC5F7C">
        <w:t xml:space="preserve"> skal reklamere skriftlig uten ugrunnet opphold etter at misligholdet er oppdaget eller burde vært oppdaget.</w:t>
      </w:r>
    </w:p>
    <w:p w14:paraId="7D400DB6" w14:textId="04915F9A" w:rsidR="004B1F69" w:rsidRDefault="004B1F69" w:rsidP="004B1F69">
      <w:pPr>
        <w:pStyle w:val="Overskrift2"/>
      </w:pPr>
      <w:r>
        <w:t xml:space="preserve"> </w:t>
      </w:r>
      <w:r w:rsidRPr="004B1F69">
        <w:t>Sanksjoner ved mislighold</w:t>
      </w:r>
    </w:p>
    <w:p w14:paraId="659AB6D2" w14:textId="77777777" w:rsidR="00E97B5E" w:rsidRDefault="00E97B5E" w:rsidP="00E97B5E">
      <w:r>
        <w:t>Partenes rettigheter og plikter etter denne avtalen bestemmes i sin helhet av norsk rett.</w:t>
      </w:r>
    </w:p>
    <w:p w14:paraId="675FAC4D" w14:textId="77777777" w:rsidR="00E97B5E" w:rsidRDefault="00E97B5E" w:rsidP="00E97B5E"/>
    <w:p w14:paraId="57371345" w14:textId="0183DE98" w:rsidR="00E97B5E" w:rsidRDefault="00E97B5E" w:rsidP="00E97B5E">
      <w:r>
        <w:t>Tilbakehold av ytelser, prisavslag, heving og erstatning kan være aktuelle sanksjoner ved mislighold.</w:t>
      </w:r>
    </w:p>
    <w:p w14:paraId="36EFE564" w14:textId="77777777" w:rsidR="00E97B5E" w:rsidRDefault="00E97B5E" w:rsidP="00E97B5E"/>
    <w:p w14:paraId="37D804B9" w14:textId="3003A6EC" w:rsidR="00E97B5E" w:rsidRDefault="00E97B5E" w:rsidP="00E97B5E">
      <w:r>
        <w:t>Partene skal søke å løse tvister gjennom forhandlinger. Dersom en tvist i tilknytning til denne avtalen ikke blir løst etter forhandlinger, kan partene forsøke å løse tvisten ved mekling.</w:t>
      </w:r>
    </w:p>
    <w:p w14:paraId="6175D2FF" w14:textId="77777777" w:rsidR="00E97B5E" w:rsidRDefault="00E97B5E" w:rsidP="00E97B5E"/>
    <w:p w14:paraId="72FE0324" w14:textId="6C6497EF" w:rsidR="00E97B5E" w:rsidRPr="00E97B5E" w:rsidRDefault="00E97B5E" w:rsidP="00E97B5E">
      <w:r>
        <w:t>Dersom en tvist ikke blir løst ved forhandlinger eller mekling, kan hver av partene forlange tvisten avgjort med endelig virkning ved norske domstoler. Kundens hjemting er verneting. Partene kan alternativt avtale at tvisten blir avgjort med endelig virkning ved voldgift.</w:t>
      </w:r>
    </w:p>
    <w:p w14:paraId="7D02F1DC" w14:textId="77777777" w:rsidR="004B1F69" w:rsidRPr="004B1F69" w:rsidRDefault="004B1F69" w:rsidP="004B1F69">
      <w:pPr>
        <w:pStyle w:val="Overskrift1"/>
      </w:pPr>
      <w:r w:rsidRPr="004B1F69">
        <w:t>Vedlegg</w:t>
      </w:r>
    </w:p>
    <w:p w14:paraId="54BC4EB6" w14:textId="1C6C399C" w:rsidR="008C4C2D" w:rsidRDefault="008C4C2D">
      <w:pPr>
        <w:spacing w:after="200" w:line="276" w:lineRule="auto"/>
        <w:rPr>
          <w:noProof/>
        </w:rPr>
      </w:pPr>
    </w:p>
    <w:sectPr w:rsidR="008C4C2D" w:rsidSect="0075530C">
      <w:headerReference w:type="default" r:id="rId14"/>
      <w:footerReference w:type="default" r:id="rId15"/>
      <w:pgSz w:w="11906" w:h="16838" w:code="9"/>
      <w:pgMar w:top="1701" w:right="1701" w:bottom="1418" w:left="1701" w:header="709" w:footer="709" w:gutter="0"/>
      <w:pgNumType w:start="1"/>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4121B" w14:textId="77777777" w:rsidR="00793CD2" w:rsidRDefault="00793CD2" w:rsidP="00160CF7">
      <w:pPr>
        <w:spacing w:line="240" w:lineRule="auto"/>
      </w:pPr>
      <w:r>
        <w:separator/>
      </w:r>
    </w:p>
  </w:endnote>
  <w:endnote w:type="continuationSeparator" w:id="0">
    <w:p w14:paraId="0B5AE7E6" w14:textId="77777777" w:rsidR="00793CD2" w:rsidRDefault="00793CD2" w:rsidP="00160C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C2BD5" w14:textId="77777777" w:rsidR="000A34C4" w:rsidRPr="000A34C4" w:rsidRDefault="00000000" w:rsidP="00403E06">
    <w:pPr>
      <w:pStyle w:val="Bunntekst"/>
      <w:jc w:val="left"/>
    </w:pPr>
    <w:sdt>
      <w:sdtPr>
        <w:id w:val="-1868360156"/>
        <w:placeholder>
          <w:docPart w:val="DA355F79E5284816B60BFC65B12E991A"/>
        </w:placeholder>
        <w:temporary/>
        <w:showingPlcHdr/>
        <w:text/>
      </w:sdtPr>
      <w:sdtContent>
        <w:r w:rsidR="007B6E19">
          <w:t>[Eventuell bunntekst, fjern hvis ikke aktuell]</w:t>
        </w:r>
      </w:sdtContent>
    </w:sdt>
    <w:r w:rsidR="00515039">
      <w:tab/>
    </w:r>
    <w:r w:rsidR="00515039">
      <w:tab/>
      <w:t xml:space="preserve">Side </w:t>
    </w:r>
    <w:r w:rsidR="00515039">
      <w:fldChar w:fldCharType="begin"/>
    </w:r>
    <w:r w:rsidR="00515039">
      <w:instrText xml:space="preserve"> PAGE  \* Arabic  \* MERGEFORMAT </w:instrText>
    </w:r>
    <w:r w:rsidR="00515039">
      <w:fldChar w:fldCharType="separate"/>
    </w:r>
    <w:r w:rsidR="00515039">
      <w:rPr>
        <w:noProof/>
      </w:rPr>
      <w:t>4</w:t>
    </w:r>
    <w:r w:rsidR="0051503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E2701" w14:textId="77777777" w:rsidR="00793CD2" w:rsidRDefault="00793CD2" w:rsidP="00160CF7">
      <w:pPr>
        <w:spacing w:line="240" w:lineRule="auto"/>
      </w:pPr>
      <w:r>
        <w:separator/>
      </w:r>
    </w:p>
  </w:footnote>
  <w:footnote w:type="continuationSeparator" w:id="0">
    <w:p w14:paraId="472DD0C6" w14:textId="77777777" w:rsidR="00793CD2" w:rsidRDefault="00793CD2" w:rsidP="00160C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ittel"/>
      <w:tag w:val=""/>
      <w:id w:val="-1489786949"/>
      <w:placeholder>
        <w:docPart w:val="D73AD40CF873414998DDA0D80AA6118B"/>
      </w:placeholder>
      <w:showingPlcHdr/>
      <w:dataBinding w:prefixMappings="xmlns:ns0='http://purl.org/dc/elements/1.1/' xmlns:ns1='http://schemas.openxmlformats.org/package/2006/metadata/core-properties' " w:xpath="/ns1:coreProperties[1]/ns0:title[1]" w:storeItemID="{6C3C8BC8-F283-45AE-878A-BAB7291924A1}"/>
      <w:text/>
    </w:sdtPr>
    <w:sdtContent>
      <w:p w14:paraId="1C462005" w14:textId="77777777" w:rsidR="00DA5425" w:rsidRPr="002913B1" w:rsidRDefault="007B6E19" w:rsidP="002913B1">
        <w:pPr>
          <w:pStyle w:val="Topptekst"/>
        </w:pPr>
        <w:r w:rsidRPr="002913B1">
          <w:t>[Tittel]</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8820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B022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BA73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F28C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1477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0E9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D8F6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EA1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2843F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12E3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F7A95"/>
    <w:multiLevelType w:val="hybridMultilevel"/>
    <w:tmpl w:val="32286E42"/>
    <w:lvl w:ilvl="0" w:tplc="F05452C2">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EC12A38"/>
    <w:multiLevelType w:val="hybridMultilevel"/>
    <w:tmpl w:val="97E6F676"/>
    <w:lvl w:ilvl="0" w:tplc="2BB08DD4">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FA2779D"/>
    <w:multiLevelType w:val="hybridMultilevel"/>
    <w:tmpl w:val="10669A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4EC2CB6"/>
    <w:multiLevelType w:val="hybridMultilevel"/>
    <w:tmpl w:val="145667D0"/>
    <w:lvl w:ilvl="0" w:tplc="14F8B12A">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3CAD0245"/>
    <w:multiLevelType w:val="hybridMultilevel"/>
    <w:tmpl w:val="F61C3A5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CFB39CA"/>
    <w:multiLevelType w:val="hybridMultilevel"/>
    <w:tmpl w:val="67FCB86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F485B8E"/>
    <w:multiLevelType w:val="hybridMultilevel"/>
    <w:tmpl w:val="267019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1645A73"/>
    <w:multiLevelType w:val="hybridMultilevel"/>
    <w:tmpl w:val="3B6032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7A5574D"/>
    <w:multiLevelType w:val="multilevel"/>
    <w:tmpl w:val="5ED0B29C"/>
    <w:lvl w:ilvl="0">
      <w:start w:val="1"/>
      <w:numFmt w:val="bullet"/>
      <w:lvlText w:val=""/>
      <w:lvlJc w:val="left"/>
      <w:pPr>
        <w:ind w:left="198" w:hanging="198"/>
      </w:pPr>
      <w:rPr>
        <w:rFonts w:ascii="Symbol" w:hAnsi="Symbol" w:cs="Times New Roman" w:hint="default"/>
        <w:color w:val="auto"/>
      </w:rPr>
    </w:lvl>
    <w:lvl w:ilvl="1">
      <w:start w:val="1"/>
      <w:numFmt w:val="bullet"/>
      <w:lvlText w:val=""/>
      <w:lvlJc w:val="left"/>
      <w:pPr>
        <w:ind w:left="396" w:hanging="198"/>
      </w:pPr>
      <w:rPr>
        <w:rFonts w:ascii="Symbol" w:hAnsi="Symbol" w:cs="Times New Roman" w:hint="default"/>
        <w:color w:val="auto"/>
      </w:rPr>
    </w:lvl>
    <w:lvl w:ilvl="2">
      <w:start w:val="1"/>
      <w:numFmt w:val="bullet"/>
      <w:lvlText w:val=""/>
      <w:lvlJc w:val="left"/>
      <w:pPr>
        <w:ind w:left="594" w:hanging="198"/>
      </w:pPr>
      <w:rPr>
        <w:rFonts w:ascii="Symbol" w:hAnsi="Symbol" w:cs="Times New Roman" w:hint="default"/>
        <w:color w:val="auto"/>
      </w:rPr>
    </w:lvl>
    <w:lvl w:ilvl="3">
      <w:start w:val="1"/>
      <w:numFmt w:val="bullet"/>
      <w:lvlText w:val=""/>
      <w:lvlJc w:val="left"/>
      <w:pPr>
        <w:ind w:left="792" w:hanging="198"/>
      </w:pPr>
      <w:rPr>
        <w:rFonts w:ascii="Symbol" w:hAnsi="Symbol" w:cs="Times New Roman" w:hint="default"/>
        <w:color w:val="auto"/>
      </w:rPr>
    </w:lvl>
    <w:lvl w:ilvl="4">
      <w:start w:val="1"/>
      <w:numFmt w:val="bullet"/>
      <w:lvlText w:val=""/>
      <w:lvlJc w:val="left"/>
      <w:pPr>
        <w:ind w:left="990" w:hanging="198"/>
      </w:pPr>
      <w:rPr>
        <w:rFonts w:ascii="Symbol" w:hAnsi="Symbol" w:cs="Times New Roman" w:hint="default"/>
        <w:color w:val="auto"/>
      </w:rPr>
    </w:lvl>
    <w:lvl w:ilvl="5">
      <w:start w:val="1"/>
      <w:numFmt w:val="bullet"/>
      <w:lvlText w:val=""/>
      <w:lvlJc w:val="left"/>
      <w:pPr>
        <w:ind w:left="1188" w:hanging="198"/>
      </w:pPr>
      <w:rPr>
        <w:rFonts w:ascii="Symbol" w:hAnsi="Symbol" w:cs="Times New Roman" w:hint="default"/>
        <w:color w:val="auto"/>
      </w:rPr>
    </w:lvl>
    <w:lvl w:ilvl="6">
      <w:start w:val="1"/>
      <w:numFmt w:val="bullet"/>
      <w:lvlText w:val=""/>
      <w:lvlJc w:val="left"/>
      <w:pPr>
        <w:ind w:left="1386" w:hanging="198"/>
      </w:pPr>
      <w:rPr>
        <w:rFonts w:ascii="Symbol" w:hAnsi="Symbol" w:cs="Times New Roman" w:hint="default"/>
        <w:color w:val="auto"/>
      </w:rPr>
    </w:lvl>
    <w:lvl w:ilvl="7">
      <w:start w:val="1"/>
      <w:numFmt w:val="bullet"/>
      <w:lvlText w:val=""/>
      <w:lvlJc w:val="left"/>
      <w:pPr>
        <w:ind w:left="1584" w:hanging="198"/>
      </w:pPr>
      <w:rPr>
        <w:rFonts w:ascii="Symbol" w:hAnsi="Symbol" w:cs="Times New Roman" w:hint="default"/>
        <w:color w:val="auto"/>
      </w:rPr>
    </w:lvl>
    <w:lvl w:ilvl="8">
      <w:start w:val="1"/>
      <w:numFmt w:val="bullet"/>
      <w:lvlText w:val=""/>
      <w:lvlJc w:val="left"/>
      <w:pPr>
        <w:ind w:left="1782" w:hanging="198"/>
      </w:pPr>
      <w:rPr>
        <w:rFonts w:ascii="Symbol" w:hAnsi="Symbol" w:cs="Times New Roman" w:hint="default"/>
        <w:color w:val="auto"/>
      </w:rPr>
    </w:lvl>
  </w:abstractNum>
  <w:abstractNum w:abstractNumId="19" w15:restartNumberingAfterBreak="0">
    <w:nsid w:val="4EE02C5B"/>
    <w:multiLevelType w:val="multilevel"/>
    <w:tmpl w:val="A7FCDDE0"/>
    <w:lvl w:ilvl="0">
      <w:start w:val="1"/>
      <w:numFmt w:val="bullet"/>
      <w:lvlText w:val="●"/>
      <w:lvlJc w:val="left"/>
      <w:pPr>
        <w:ind w:left="357" w:hanging="357"/>
      </w:pPr>
      <w:rPr>
        <w:rFonts w:ascii="Calibri" w:hAnsi="Calibri" w:hint="default"/>
      </w:rPr>
    </w:lvl>
    <w:lvl w:ilvl="1">
      <w:start w:val="1"/>
      <w:numFmt w:val="bullet"/>
      <w:lvlText w:val="●"/>
      <w:lvlJc w:val="left"/>
      <w:pPr>
        <w:ind w:left="924" w:hanging="357"/>
      </w:pPr>
      <w:rPr>
        <w:rFonts w:ascii="Calibri" w:hAnsi="Calibri" w:hint="default"/>
      </w:rPr>
    </w:lvl>
    <w:lvl w:ilvl="2">
      <w:start w:val="1"/>
      <w:numFmt w:val="bullet"/>
      <w:lvlText w:val="●"/>
      <w:lvlJc w:val="left"/>
      <w:pPr>
        <w:ind w:left="1491" w:hanging="357"/>
      </w:pPr>
      <w:rPr>
        <w:rFonts w:ascii="Calibri" w:hAnsi="Calibri" w:hint="default"/>
      </w:rPr>
    </w:lvl>
    <w:lvl w:ilvl="3">
      <w:start w:val="1"/>
      <w:numFmt w:val="bullet"/>
      <w:lvlText w:val="●"/>
      <w:lvlJc w:val="left"/>
      <w:pPr>
        <w:ind w:left="2625" w:hanging="924"/>
      </w:pPr>
      <w:rPr>
        <w:rFonts w:ascii="Calibri" w:hAnsi="Calibri"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B64DFB"/>
    <w:multiLevelType w:val="multilevel"/>
    <w:tmpl w:val="9BDE2DA4"/>
    <w:lvl w:ilvl="0">
      <w:start w:val="1"/>
      <w:numFmt w:val="decimal"/>
      <w:pStyle w:val="Overskrift1"/>
      <w:lvlText w:val="%1."/>
      <w:lvlJc w:val="left"/>
      <w:pPr>
        <w:ind w:left="482" w:hanging="482"/>
      </w:pPr>
      <w:rPr>
        <w:rFonts w:hint="default"/>
      </w:rPr>
    </w:lvl>
    <w:lvl w:ilvl="1">
      <w:start w:val="1"/>
      <w:numFmt w:val="decimal"/>
      <w:pStyle w:val="Overskrift2"/>
      <w:lvlText w:val="%1.%2"/>
      <w:lvlJc w:val="left"/>
      <w:pPr>
        <w:ind w:left="993" w:hanging="567"/>
      </w:pPr>
      <w:rPr>
        <w:rFonts w:hint="default"/>
      </w:rPr>
    </w:lvl>
    <w:lvl w:ilvl="2">
      <w:start w:val="1"/>
      <w:numFmt w:val="decimal"/>
      <w:pStyle w:val="Overskrift3"/>
      <w:lvlText w:val="%1.%2.%3"/>
      <w:lvlJc w:val="left"/>
      <w:pPr>
        <w:ind w:left="567" w:hanging="567"/>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lvlRestart w:val="1"/>
      <w:suff w:val="space"/>
      <w:lvlText w:val="Tabell %1-%9:"/>
      <w:lvlJc w:val="left"/>
      <w:pPr>
        <w:ind w:left="1584" w:hanging="1584"/>
      </w:pPr>
      <w:rPr>
        <w:rFonts w:hint="default"/>
      </w:rPr>
    </w:lvl>
  </w:abstractNum>
  <w:abstractNum w:abstractNumId="21" w15:restartNumberingAfterBreak="0">
    <w:nsid w:val="63CD70AA"/>
    <w:multiLevelType w:val="hybridMultilevel"/>
    <w:tmpl w:val="E55CBB0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0426E9B"/>
    <w:multiLevelType w:val="hybridMultilevel"/>
    <w:tmpl w:val="330E0DE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572645E"/>
    <w:multiLevelType w:val="multilevel"/>
    <w:tmpl w:val="A7FCDDE0"/>
    <w:lvl w:ilvl="0">
      <w:start w:val="1"/>
      <w:numFmt w:val="bullet"/>
      <w:lvlText w:val="●"/>
      <w:lvlJc w:val="left"/>
      <w:pPr>
        <w:ind w:left="357" w:hanging="357"/>
      </w:pPr>
      <w:rPr>
        <w:rFonts w:ascii="Calibri" w:hAnsi="Calibri" w:hint="default"/>
      </w:rPr>
    </w:lvl>
    <w:lvl w:ilvl="1">
      <w:start w:val="1"/>
      <w:numFmt w:val="bullet"/>
      <w:lvlText w:val="●"/>
      <w:lvlJc w:val="left"/>
      <w:pPr>
        <w:ind w:left="924" w:hanging="357"/>
      </w:pPr>
      <w:rPr>
        <w:rFonts w:ascii="Calibri" w:hAnsi="Calibri" w:hint="default"/>
      </w:rPr>
    </w:lvl>
    <w:lvl w:ilvl="2">
      <w:start w:val="1"/>
      <w:numFmt w:val="bullet"/>
      <w:lvlText w:val="●"/>
      <w:lvlJc w:val="left"/>
      <w:pPr>
        <w:ind w:left="1491" w:hanging="357"/>
      </w:pPr>
      <w:rPr>
        <w:rFonts w:ascii="Calibri" w:hAnsi="Calibri" w:hint="default"/>
      </w:rPr>
    </w:lvl>
    <w:lvl w:ilvl="3">
      <w:start w:val="1"/>
      <w:numFmt w:val="bullet"/>
      <w:lvlText w:val="●"/>
      <w:lvlJc w:val="left"/>
      <w:pPr>
        <w:ind w:left="2625" w:hanging="924"/>
      </w:pPr>
      <w:rPr>
        <w:rFonts w:ascii="Calibri" w:hAnsi="Calibri"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61375428">
    <w:abstractNumId w:val="20"/>
  </w:num>
  <w:num w:numId="2" w16cid:durableId="1412890641">
    <w:abstractNumId w:val="18"/>
  </w:num>
  <w:num w:numId="3" w16cid:durableId="1844776838">
    <w:abstractNumId w:val="7"/>
  </w:num>
  <w:num w:numId="4" w16cid:durableId="103695730">
    <w:abstractNumId w:val="6"/>
  </w:num>
  <w:num w:numId="5" w16cid:durableId="740059693">
    <w:abstractNumId w:val="18"/>
  </w:num>
  <w:num w:numId="6" w16cid:durableId="1220508509">
    <w:abstractNumId w:val="15"/>
  </w:num>
  <w:num w:numId="7" w16cid:durableId="1370373290">
    <w:abstractNumId w:val="21"/>
  </w:num>
  <w:num w:numId="8" w16cid:durableId="2076124703">
    <w:abstractNumId w:val="20"/>
  </w:num>
  <w:num w:numId="9" w16cid:durableId="640384207">
    <w:abstractNumId w:val="20"/>
  </w:num>
  <w:num w:numId="10" w16cid:durableId="1165047542">
    <w:abstractNumId w:val="20"/>
  </w:num>
  <w:num w:numId="11" w16cid:durableId="1874883472">
    <w:abstractNumId w:val="20"/>
  </w:num>
  <w:num w:numId="12" w16cid:durableId="1957370605">
    <w:abstractNumId w:val="20"/>
  </w:num>
  <w:num w:numId="13" w16cid:durableId="1283684840">
    <w:abstractNumId w:val="20"/>
  </w:num>
  <w:num w:numId="14" w16cid:durableId="710421303">
    <w:abstractNumId w:val="8"/>
  </w:num>
  <w:num w:numId="15" w16cid:durableId="485783190">
    <w:abstractNumId w:val="3"/>
  </w:num>
  <w:num w:numId="16" w16cid:durableId="1156611880">
    <w:abstractNumId w:val="2"/>
  </w:num>
  <w:num w:numId="17" w16cid:durableId="549732732">
    <w:abstractNumId w:val="1"/>
  </w:num>
  <w:num w:numId="18" w16cid:durableId="611131616">
    <w:abstractNumId w:val="0"/>
  </w:num>
  <w:num w:numId="19" w16cid:durableId="1475755788">
    <w:abstractNumId w:val="5"/>
  </w:num>
  <w:num w:numId="20" w16cid:durableId="921375696">
    <w:abstractNumId w:val="4"/>
  </w:num>
  <w:num w:numId="21" w16cid:durableId="773943912">
    <w:abstractNumId w:val="13"/>
  </w:num>
  <w:num w:numId="22" w16cid:durableId="836729779">
    <w:abstractNumId w:val="19"/>
  </w:num>
  <w:num w:numId="23" w16cid:durableId="1421174911">
    <w:abstractNumId w:val="9"/>
  </w:num>
  <w:num w:numId="24" w16cid:durableId="685716092">
    <w:abstractNumId w:val="23"/>
  </w:num>
  <w:num w:numId="25" w16cid:durableId="1270235067">
    <w:abstractNumId w:val="22"/>
  </w:num>
  <w:num w:numId="26" w16cid:durableId="1148475500">
    <w:abstractNumId w:val="14"/>
  </w:num>
  <w:num w:numId="27" w16cid:durableId="1613974376">
    <w:abstractNumId w:val="11"/>
  </w:num>
  <w:num w:numId="28" w16cid:durableId="1355615833">
    <w:abstractNumId w:val="12"/>
  </w:num>
  <w:num w:numId="29" w16cid:durableId="634915408">
    <w:abstractNumId w:val="16"/>
  </w:num>
  <w:num w:numId="30" w16cid:durableId="1150248169">
    <w:abstractNumId w:val="10"/>
  </w:num>
  <w:num w:numId="31" w16cid:durableId="31780896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F69"/>
    <w:rsid w:val="00000D38"/>
    <w:rsid w:val="0001777D"/>
    <w:rsid w:val="00017C53"/>
    <w:rsid w:val="00020A3B"/>
    <w:rsid w:val="00026539"/>
    <w:rsid w:val="00034EE4"/>
    <w:rsid w:val="00035195"/>
    <w:rsid w:val="00037852"/>
    <w:rsid w:val="000414D8"/>
    <w:rsid w:val="00042575"/>
    <w:rsid w:val="0004480D"/>
    <w:rsid w:val="00060CA7"/>
    <w:rsid w:val="00065777"/>
    <w:rsid w:val="00065D66"/>
    <w:rsid w:val="000824D5"/>
    <w:rsid w:val="00086C49"/>
    <w:rsid w:val="0008702C"/>
    <w:rsid w:val="000A34C4"/>
    <w:rsid w:val="000B0462"/>
    <w:rsid w:val="000B1A2B"/>
    <w:rsid w:val="000B4B7F"/>
    <w:rsid w:val="000D520C"/>
    <w:rsid w:val="000E0711"/>
    <w:rsid w:val="000E2C6E"/>
    <w:rsid w:val="000F1026"/>
    <w:rsid w:val="0010061E"/>
    <w:rsid w:val="00102F0F"/>
    <w:rsid w:val="00114F66"/>
    <w:rsid w:val="00117027"/>
    <w:rsid w:val="001325E3"/>
    <w:rsid w:val="00132BBC"/>
    <w:rsid w:val="00137648"/>
    <w:rsid w:val="00137AF0"/>
    <w:rsid w:val="0014572E"/>
    <w:rsid w:val="0015079E"/>
    <w:rsid w:val="00160CF7"/>
    <w:rsid w:val="00163296"/>
    <w:rsid w:val="00163334"/>
    <w:rsid w:val="00165FBF"/>
    <w:rsid w:val="00172136"/>
    <w:rsid w:val="001737CA"/>
    <w:rsid w:val="00175475"/>
    <w:rsid w:val="00191866"/>
    <w:rsid w:val="00193AEC"/>
    <w:rsid w:val="001B43A0"/>
    <w:rsid w:val="001B5635"/>
    <w:rsid w:val="001C2309"/>
    <w:rsid w:val="001C35D2"/>
    <w:rsid w:val="001D41AD"/>
    <w:rsid w:val="00202D2B"/>
    <w:rsid w:val="002069CC"/>
    <w:rsid w:val="00207DBE"/>
    <w:rsid w:val="00216F0C"/>
    <w:rsid w:val="002171C7"/>
    <w:rsid w:val="00223D08"/>
    <w:rsid w:val="00230AB9"/>
    <w:rsid w:val="00234115"/>
    <w:rsid w:val="002400CD"/>
    <w:rsid w:val="00244A31"/>
    <w:rsid w:val="00255DCD"/>
    <w:rsid w:val="00266ACE"/>
    <w:rsid w:val="00270821"/>
    <w:rsid w:val="00272419"/>
    <w:rsid w:val="00273B9E"/>
    <w:rsid w:val="002848E7"/>
    <w:rsid w:val="0028496A"/>
    <w:rsid w:val="002913B1"/>
    <w:rsid w:val="002974A9"/>
    <w:rsid w:val="002B34B0"/>
    <w:rsid w:val="002C25CC"/>
    <w:rsid w:val="002C6462"/>
    <w:rsid w:val="002D1DCF"/>
    <w:rsid w:val="002D6861"/>
    <w:rsid w:val="002D6AC2"/>
    <w:rsid w:val="002D7EE1"/>
    <w:rsid w:val="002E1271"/>
    <w:rsid w:val="002E300E"/>
    <w:rsid w:val="002E7671"/>
    <w:rsid w:val="002E783C"/>
    <w:rsid w:val="002F74E6"/>
    <w:rsid w:val="003008D4"/>
    <w:rsid w:val="00306A0C"/>
    <w:rsid w:val="00310041"/>
    <w:rsid w:val="00324C1E"/>
    <w:rsid w:val="00326443"/>
    <w:rsid w:val="003347BD"/>
    <w:rsid w:val="003427CA"/>
    <w:rsid w:val="003460C9"/>
    <w:rsid w:val="0035447A"/>
    <w:rsid w:val="00361CE7"/>
    <w:rsid w:val="0036498C"/>
    <w:rsid w:val="00380BC8"/>
    <w:rsid w:val="00382062"/>
    <w:rsid w:val="00382192"/>
    <w:rsid w:val="00390472"/>
    <w:rsid w:val="003A05E1"/>
    <w:rsid w:val="003B0209"/>
    <w:rsid w:val="003B3A17"/>
    <w:rsid w:val="003C5F23"/>
    <w:rsid w:val="003D431B"/>
    <w:rsid w:val="003E0B11"/>
    <w:rsid w:val="003E4678"/>
    <w:rsid w:val="003F0F84"/>
    <w:rsid w:val="00402377"/>
    <w:rsid w:val="00403E06"/>
    <w:rsid w:val="00411297"/>
    <w:rsid w:val="0041400A"/>
    <w:rsid w:val="004141E1"/>
    <w:rsid w:val="0042309F"/>
    <w:rsid w:val="00425238"/>
    <w:rsid w:val="0043412C"/>
    <w:rsid w:val="004362C0"/>
    <w:rsid w:val="00441999"/>
    <w:rsid w:val="004476F9"/>
    <w:rsid w:val="00461542"/>
    <w:rsid w:val="0046729B"/>
    <w:rsid w:val="00473C47"/>
    <w:rsid w:val="004755D9"/>
    <w:rsid w:val="00475FDE"/>
    <w:rsid w:val="00483DC6"/>
    <w:rsid w:val="00486E9F"/>
    <w:rsid w:val="00491F42"/>
    <w:rsid w:val="00492E95"/>
    <w:rsid w:val="004A3C32"/>
    <w:rsid w:val="004A450D"/>
    <w:rsid w:val="004A71AF"/>
    <w:rsid w:val="004B181A"/>
    <w:rsid w:val="004B1F69"/>
    <w:rsid w:val="004B2183"/>
    <w:rsid w:val="004B57BB"/>
    <w:rsid w:val="004C11FA"/>
    <w:rsid w:val="004C6A79"/>
    <w:rsid w:val="004D1981"/>
    <w:rsid w:val="004D5410"/>
    <w:rsid w:val="004E4D7F"/>
    <w:rsid w:val="004E71AC"/>
    <w:rsid w:val="004F415B"/>
    <w:rsid w:val="0050207D"/>
    <w:rsid w:val="00505B86"/>
    <w:rsid w:val="00511405"/>
    <w:rsid w:val="00515039"/>
    <w:rsid w:val="00515993"/>
    <w:rsid w:val="00515ED2"/>
    <w:rsid w:val="00524F4C"/>
    <w:rsid w:val="005262E8"/>
    <w:rsid w:val="00530ED0"/>
    <w:rsid w:val="00530FED"/>
    <w:rsid w:val="00531F69"/>
    <w:rsid w:val="00542B47"/>
    <w:rsid w:val="00542DD2"/>
    <w:rsid w:val="005435E2"/>
    <w:rsid w:val="00553E07"/>
    <w:rsid w:val="00556537"/>
    <w:rsid w:val="0056136D"/>
    <w:rsid w:val="005614F7"/>
    <w:rsid w:val="00561CF7"/>
    <w:rsid w:val="0057132A"/>
    <w:rsid w:val="00575CC2"/>
    <w:rsid w:val="00583117"/>
    <w:rsid w:val="0058544B"/>
    <w:rsid w:val="005920E2"/>
    <w:rsid w:val="005950A7"/>
    <w:rsid w:val="0059621B"/>
    <w:rsid w:val="005B45DF"/>
    <w:rsid w:val="005B4987"/>
    <w:rsid w:val="005B5CD0"/>
    <w:rsid w:val="005C31CA"/>
    <w:rsid w:val="005C4717"/>
    <w:rsid w:val="005D3A7E"/>
    <w:rsid w:val="005E0C4E"/>
    <w:rsid w:val="005E313E"/>
    <w:rsid w:val="005E33AB"/>
    <w:rsid w:val="005E7540"/>
    <w:rsid w:val="005F0B42"/>
    <w:rsid w:val="005F2900"/>
    <w:rsid w:val="005F6B2F"/>
    <w:rsid w:val="005F7F4A"/>
    <w:rsid w:val="00600352"/>
    <w:rsid w:val="0060050D"/>
    <w:rsid w:val="00605F98"/>
    <w:rsid w:val="00615A72"/>
    <w:rsid w:val="00616D52"/>
    <w:rsid w:val="00627949"/>
    <w:rsid w:val="006444DB"/>
    <w:rsid w:val="0066426F"/>
    <w:rsid w:val="00665C27"/>
    <w:rsid w:val="00671312"/>
    <w:rsid w:val="006721CC"/>
    <w:rsid w:val="006736BD"/>
    <w:rsid w:val="00680826"/>
    <w:rsid w:val="00687DF3"/>
    <w:rsid w:val="00697426"/>
    <w:rsid w:val="006A1F4C"/>
    <w:rsid w:val="006A6FAC"/>
    <w:rsid w:val="006C0F0F"/>
    <w:rsid w:val="006C1174"/>
    <w:rsid w:val="006D37DB"/>
    <w:rsid w:val="006D484A"/>
    <w:rsid w:val="006D703A"/>
    <w:rsid w:val="006E65FE"/>
    <w:rsid w:val="006F0724"/>
    <w:rsid w:val="00702DEE"/>
    <w:rsid w:val="00704464"/>
    <w:rsid w:val="00705AD1"/>
    <w:rsid w:val="007235C1"/>
    <w:rsid w:val="00725663"/>
    <w:rsid w:val="00726080"/>
    <w:rsid w:val="007350FC"/>
    <w:rsid w:val="00742529"/>
    <w:rsid w:val="0074429C"/>
    <w:rsid w:val="00753075"/>
    <w:rsid w:val="0075530C"/>
    <w:rsid w:val="00760C3E"/>
    <w:rsid w:val="0076200D"/>
    <w:rsid w:val="00772090"/>
    <w:rsid w:val="00787D0A"/>
    <w:rsid w:val="00791A7E"/>
    <w:rsid w:val="0079291E"/>
    <w:rsid w:val="00793CD2"/>
    <w:rsid w:val="007A0AED"/>
    <w:rsid w:val="007A3515"/>
    <w:rsid w:val="007B0478"/>
    <w:rsid w:val="007B213B"/>
    <w:rsid w:val="007B66B0"/>
    <w:rsid w:val="007B6E19"/>
    <w:rsid w:val="007D0E47"/>
    <w:rsid w:val="007F697D"/>
    <w:rsid w:val="00802B6D"/>
    <w:rsid w:val="00817A4B"/>
    <w:rsid w:val="00823C65"/>
    <w:rsid w:val="008315EC"/>
    <w:rsid w:val="008336AA"/>
    <w:rsid w:val="00843446"/>
    <w:rsid w:val="0084557A"/>
    <w:rsid w:val="0085069A"/>
    <w:rsid w:val="00853CEB"/>
    <w:rsid w:val="0087326B"/>
    <w:rsid w:val="00881DEE"/>
    <w:rsid w:val="00881F67"/>
    <w:rsid w:val="00883104"/>
    <w:rsid w:val="0089265B"/>
    <w:rsid w:val="00892B98"/>
    <w:rsid w:val="0089375E"/>
    <w:rsid w:val="008952B1"/>
    <w:rsid w:val="008A325B"/>
    <w:rsid w:val="008C1CF1"/>
    <w:rsid w:val="008C4C2D"/>
    <w:rsid w:val="008D2F10"/>
    <w:rsid w:val="008D405F"/>
    <w:rsid w:val="008D56D5"/>
    <w:rsid w:val="008E6ACD"/>
    <w:rsid w:val="008F03A6"/>
    <w:rsid w:val="008F485B"/>
    <w:rsid w:val="00900D86"/>
    <w:rsid w:val="00914178"/>
    <w:rsid w:val="00917C55"/>
    <w:rsid w:val="00944D30"/>
    <w:rsid w:val="00947CFE"/>
    <w:rsid w:val="00947FAF"/>
    <w:rsid w:val="00954D3E"/>
    <w:rsid w:val="009830D1"/>
    <w:rsid w:val="00984968"/>
    <w:rsid w:val="00992D37"/>
    <w:rsid w:val="009A05F0"/>
    <w:rsid w:val="009A09BA"/>
    <w:rsid w:val="009A4549"/>
    <w:rsid w:val="009A6469"/>
    <w:rsid w:val="009A6ED1"/>
    <w:rsid w:val="009A7A35"/>
    <w:rsid w:val="009B7DF6"/>
    <w:rsid w:val="009C467B"/>
    <w:rsid w:val="009C6565"/>
    <w:rsid w:val="009D3D6E"/>
    <w:rsid w:val="009D3E0D"/>
    <w:rsid w:val="009E280C"/>
    <w:rsid w:val="009F0962"/>
    <w:rsid w:val="009F1C45"/>
    <w:rsid w:val="00A0500F"/>
    <w:rsid w:val="00A0503C"/>
    <w:rsid w:val="00A061BD"/>
    <w:rsid w:val="00A11C4D"/>
    <w:rsid w:val="00A11C8F"/>
    <w:rsid w:val="00A241E8"/>
    <w:rsid w:val="00A30C40"/>
    <w:rsid w:val="00A3341E"/>
    <w:rsid w:val="00A51F6E"/>
    <w:rsid w:val="00A53BDA"/>
    <w:rsid w:val="00A5417A"/>
    <w:rsid w:val="00A6183D"/>
    <w:rsid w:val="00A61B38"/>
    <w:rsid w:val="00A767B8"/>
    <w:rsid w:val="00A81A63"/>
    <w:rsid w:val="00A8796F"/>
    <w:rsid w:val="00A90807"/>
    <w:rsid w:val="00AA4F7C"/>
    <w:rsid w:val="00AB1753"/>
    <w:rsid w:val="00AB3334"/>
    <w:rsid w:val="00AD2AE6"/>
    <w:rsid w:val="00AD6E56"/>
    <w:rsid w:val="00AE6345"/>
    <w:rsid w:val="00B02DF8"/>
    <w:rsid w:val="00B03177"/>
    <w:rsid w:val="00B10B45"/>
    <w:rsid w:val="00B14E30"/>
    <w:rsid w:val="00B23A73"/>
    <w:rsid w:val="00B25D12"/>
    <w:rsid w:val="00B3381F"/>
    <w:rsid w:val="00B346D4"/>
    <w:rsid w:val="00B37901"/>
    <w:rsid w:val="00B40E8E"/>
    <w:rsid w:val="00B414C3"/>
    <w:rsid w:val="00B46119"/>
    <w:rsid w:val="00B5273C"/>
    <w:rsid w:val="00B5325A"/>
    <w:rsid w:val="00B53ED2"/>
    <w:rsid w:val="00B6204B"/>
    <w:rsid w:val="00B83955"/>
    <w:rsid w:val="00B86232"/>
    <w:rsid w:val="00B869AA"/>
    <w:rsid w:val="00B90E5B"/>
    <w:rsid w:val="00B95876"/>
    <w:rsid w:val="00B962AE"/>
    <w:rsid w:val="00BA078D"/>
    <w:rsid w:val="00BA5822"/>
    <w:rsid w:val="00BA7AC9"/>
    <w:rsid w:val="00BC4136"/>
    <w:rsid w:val="00BD54B3"/>
    <w:rsid w:val="00BD6129"/>
    <w:rsid w:val="00BE0504"/>
    <w:rsid w:val="00BE3C4D"/>
    <w:rsid w:val="00BE5E15"/>
    <w:rsid w:val="00BF73CF"/>
    <w:rsid w:val="00C0038D"/>
    <w:rsid w:val="00C10205"/>
    <w:rsid w:val="00C115FF"/>
    <w:rsid w:val="00C123C8"/>
    <w:rsid w:val="00C3071A"/>
    <w:rsid w:val="00C346AF"/>
    <w:rsid w:val="00C41347"/>
    <w:rsid w:val="00C41E0B"/>
    <w:rsid w:val="00C508FB"/>
    <w:rsid w:val="00C51186"/>
    <w:rsid w:val="00C53F43"/>
    <w:rsid w:val="00C56F9A"/>
    <w:rsid w:val="00C577C2"/>
    <w:rsid w:val="00C6726E"/>
    <w:rsid w:val="00C75AED"/>
    <w:rsid w:val="00C84456"/>
    <w:rsid w:val="00C86CD9"/>
    <w:rsid w:val="00C901F7"/>
    <w:rsid w:val="00C90FF0"/>
    <w:rsid w:val="00C925EB"/>
    <w:rsid w:val="00C92DF7"/>
    <w:rsid w:val="00C95B45"/>
    <w:rsid w:val="00CA3AE3"/>
    <w:rsid w:val="00CB1750"/>
    <w:rsid w:val="00CB7BCA"/>
    <w:rsid w:val="00CC05F6"/>
    <w:rsid w:val="00CC3742"/>
    <w:rsid w:val="00CD35C4"/>
    <w:rsid w:val="00CD3AFC"/>
    <w:rsid w:val="00CD41E2"/>
    <w:rsid w:val="00CD4988"/>
    <w:rsid w:val="00CE1D15"/>
    <w:rsid w:val="00CF6F21"/>
    <w:rsid w:val="00D27297"/>
    <w:rsid w:val="00D4563D"/>
    <w:rsid w:val="00D55EE5"/>
    <w:rsid w:val="00D55FFD"/>
    <w:rsid w:val="00D81B9F"/>
    <w:rsid w:val="00D82A0A"/>
    <w:rsid w:val="00D8727D"/>
    <w:rsid w:val="00D87A45"/>
    <w:rsid w:val="00D93DE8"/>
    <w:rsid w:val="00D96111"/>
    <w:rsid w:val="00DA3A59"/>
    <w:rsid w:val="00DA5425"/>
    <w:rsid w:val="00DB1738"/>
    <w:rsid w:val="00DB32CB"/>
    <w:rsid w:val="00DB56F0"/>
    <w:rsid w:val="00DB6798"/>
    <w:rsid w:val="00DC174B"/>
    <w:rsid w:val="00DC3034"/>
    <w:rsid w:val="00DF0715"/>
    <w:rsid w:val="00DF5BD4"/>
    <w:rsid w:val="00E0052B"/>
    <w:rsid w:val="00E079EA"/>
    <w:rsid w:val="00E22905"/>
    <w:rsid w:val="00E26378"/>
    <w:rsid w:val="00E2641E"/>
    <w:rsid w:val="00E4415A"/>
    <w:rsid w:val="00E456A1"/>
    <w:rsid w:val="00E45B7E"/>
    <w:rsid w:val="00E509D0"/>
    <w:rsid w:val="00E50CC8"/>
    <w:rsid w:val="00E56B29"/>
    <w:rsid w:val="00E57494"/>
    <w:rsid w:val="00E64663"/>
    <w:rsid w:val="00E703F3"/>
    <w:rsid w:val="00E766FB"/>
    <w:rsid w:val="00E84076"/>
    <w:rsid w:val="00E95F03"/>
    <w:rsid w:val="00E97B5E"/>
    <w:rsid w:val="00EA1309"/>
    <w:rsid w:val="00EA14F3"/>
    <w:rsid w:val="00EA53C0"/>
    <w:rsid w:val="00EA726D"/>
    <w:rsid w:val="00EB0659"/>
    <w:rsid w:val="00EB35CD"/>
    <w:rsid w:val="00EC2C80"/>
    <w:rsid w:val="00ED1118"/>
    <w:rsid w:val="00ED1ED4"/>
    <w:rsid w:val="00EE5504"/>
    <w:rsid w:val="00EE5AC3"/>
    <w:rsid w:val="00EE7AF5"/>
    <w:rsid w:val="00EF02E6"/>
    <w:rsid w:val="00EF1BB2"/>
    <w:rsid w:val="00EF2958"/>
    <w:rsid w:val="00EF5F7C"/>
    <w:rsid w:val="00F049C6"/>
    <w:rsid w:val="00F05CD6"/>
    <w:rsid w:val="00F0782F"/>
    <w:rsid w:val="00F144A0"/>
    <w:rsid w:val="00F20E69"/>
    <w:rsid w:val="00F45908"/>
    <w:rsid w:val="00F46D74"/>
    <w:rsid w:val="00F5101D"/>
    <w:rsid w:val="00F51D0C"/>
    <w:rsid w:val="00F61EB4"/>
    <w:rsid w:val="00F651F5"/>
    <w:rsid w:val="00F679FA"/>
    <w:rsid w:val="00F725C8"/>
    <w:rsid w:val="00F73B0E"/>
    <w:rsid w:val="00FA29C4"/>
    <w:rsid w:val="00FB06F5"/>
    <w:rsid w:val="00FC3093"/>
    <w:rsid w:val="00FE1189"/>
    <w:rsid w:val="00FF47CB"/>
    <w:rsid w:val="00FF5DC8"/>
    <w:rsid w:val="00FF70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7065B2"/>
  <w15:docId w15:val="{7AF06F65-2E86-4FFF-A997-1A69B70A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Signature" w:semiHidden="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ED4"/>
    <w:pPr>
      <w:spacing w:after="0" w:line="288" w:lineRule="auto"/>
    </w:pPr>
  </w:style>
  <w:style w:type="paragraph" w:styleId="Overskrift1">
    <w:name w:val="heading 1"/>
    <w:basedOn w:val="Normal"/>
    <w:next w:val="Ingress"/>
    <w:link w:val="Overskrift1Tegn"/>
    <w:qFormat/>
    <w:rsid w:val="004B1F69"/>
    <w:pPr>
      <w:keepNext/>
      <w:keepLines/>
      <w:numPr>
        <w:numId w:val="13"/>
      </w:numPr>
      <w:spacing w:before="400" w:after="180" w:line="480" w:lineRule="atLeast"/>
      <w:outlineLvl w:val="0"/>
    </w:pPr>
    <w:rPr>
      <w:rFonts w:asciiTheme="majorHAnsi" w:eastAsiaTheme="majorEastAsia" w:hAnsiTheme="majorHAnsi" w:cstheme="majorBidi"/>
      <w:color w:val="005E5D" w:themeColor="accent1"/>
      <w:sz w:val="28"/>
      <w:szCs w:val="32"/>
    </w:rPr>
  </w:style>
  <w:style w:type="paragraph" w:styleId="Overskrift2">
    <w:name w:val="heading 2"/>
    <w:basedOn w:val="Normal"/>
    <w:next w:val="Normal"/>
    <w:link w:val="Overskrift2Tegn"/>
    <w:autoRedefine/>
    <w:qFormat/>
    <w:rsid w:val="004B1F69"/>
    <w:pPr>
      <w:keepNext/>
      <w:keepLines/>
      <w:numPr>
        <w:ilvl w:val="1"/>
        <w:numId w:val="13"/>
      </w:numPr>
      <w:spacing w:before="200"/>
      <w:ind w:left="567"/>
      <w:outlineLvl w:val="1"/>
    </w:pPr>
    <w:rPr>
      <w:rFonts w:asciiTheme="majorHAnsi" w:eastAsiaTheme="majorEastAsia" w:hAnsiTheme="majorHAnsi" w:cstheme="majorBidi"/>
      <w:color w:val="005E5D" w:themeColor="accent1"/>
      <w:sz w:val="24"/>
      <w:szCs w:val="24"/>
    </w:rPr>
  </w:style>
  <w:style w:type="paragraph" w:styleId="Overskrift3">
    <w:name w:val="heading 3"/>
    <w:basedOn w:val="Normal"/>
    <w:next w:val="Normal"/>
    <w:link w:val="Overskrift3Tegn"/>
    <w:unhideWhenUsed/>
    <w:qFormat/>
    <w:rsid w:val="00086C49"/>
    <w:pPr>
      <w:keepNext/>
      <w:keepLines/>
      <w:numPr>
        <w:ilvl w:val="2"/>
        <w:numId w:val="13"/>
      </w:numPr>
      <w:spacing w:before="200"/>
      <w:outlineLvl w:val="2"/>
    </w:pPr>
    <w:rPr>
      <w:rFonts w:asciiTheme="majorHAnsi" w:eastAsiaTheme="majorEastAsia" w:hAnsiTheme="majorHAnsi" w:cstheme="majorBidi"/>
      <w:b/>
      <w:bCs/>
      <w:color w:val="005E5D" w:themeColor="accent1"/>
    </w:rPr>
  </w:style>
  <w:style w:type="paragraph" w:styleId="Overskrift4">
    <w:name w:val="heading 4"/>
    <w:basedOn w:val="Normal"/>
    <w:next w:val="Normal"/>
    <w:link w:val="Overskrift4Tegn"/>
    <w:unhideWhenUsed/>
    <w:qFormat/>
    <w:rsid w:val="001D41AD"/>
    <w:pPr>
      <w:keepNext/>
      <w:keepLines/>
      <w:numPr>
        <w:ilvl w:val="3"/>
        <w:numId w:val="13"/>
      </w:numPr>
      <w:spacing w:before="200"/>
      <w:outlineLvl w:val="3"/>
    </w:pPr>
    <w:rPr>
      <w:rFonts w:asciiTheme="majorHAnsi" w:eastAsiaTheme="majorEastAsia" w:hAnsiTheme="majorHAnsi" w:cstheme="majorBidi"/>
      <w:b/>
      <w:bCs/>
      <w:i/>
      <w:iCs/>
      <w:color w:val="005E5D" w:themeColor="accent1"/>
    </w:rPr>
  </w:style>
  <w:style w:type="paragraph" w:styleId="Overskrift5">
    <w:name w:val="heading 5"/>
    <w:basedOn w:val="Normal"/>
    <w:next w:val="Normal"/>
    <w:link w:val="Overskrift5Tegn"/>
    <w:unhideWhenUsed/>
    <w:qFormat/>
    <w:rsid w:val="001D41AD"/>
    <w:pPr>
      <w:keepNext/>
      <w:keepLines/>
      <w:numPr>
        <w:ilvl w:val="4"/>
        <w:numId w:val="13"/>
      </w:numPr>
      <w:spacing w:before="200"/>
      <w:outlineLvl w:val="4"/>
    </w:pPr>
    <w:rPr>
      <w:rFonts w:asciiTheme="majorHAnsi" w:eastAsiaTheme="majorEastAsia" w:hAnsiTheme="majorHAnsi" w:cstheme="majorBidi"/>
      <w:color w:val="002E2E" w:themeColor="accent1" w:themeShade="7F"/>
    </w:rPr>
  </w:style>
  <w:style w:type="paragraph" w:styleId="Overskrift6">
    <w:name w:val="heading 6"/>
    <w:basedOn w:val="Normal"/>
    <w:next w:val="Normal"/>
    <w:link w:val="Overskrift6Tegn"/>
    <w:unhideWhenUsed/>
    <w:qFormat/>
    <w:rsid w:val="001D41AD"/>
    <w:pPr>
      <w:keepNext/>
      <w:keepLines/>
      <w:numPr>
        <w:ilvl w:val="5"/>
        <w:numId w:val="13"/>
      </w:numPr>
      <w:spacing w:before="200"/>
      <w:outlineLvl w:val="5"/>
    </w:pPr>
    <w:rPr>
      <w:rFonts w:asciiTheme="majorHAnsi" w:eastAsiaTheme="majorEastAsia" w:hAnsiTheme="majorHAnsi" w:cstheme="majorBidi"/>
      <w:i/>
      <w:iCs/>
      <w:color w:val="002E2E" w:themeColor="accent1" w:themeShade="7F"/>
    </w:rPr>
  </w:style>
  <w:style w:type="paragraph" w:styleId="Overskrift7">
    <w:name w:val="heading 7"/>
    <w:basedOn w:val="Normal"/>
    <w:next w:val="Normal"/>
    <w:link w:val="Overskrift7Tegn"/>
    <w:unhideWhenUsed/>
    <w:qFormat/>
    <w:rsid w:val="001D41AD"/>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1D41AD"/>
    <w:pPr>
      <w:keepNext/>
      <w:keepLines/>
      <w:numPr>
        <w:ilvl w:val="7"/>
        <w:numId w:val="13"/>
      </w:numPr>
      <w:spacing w:before="200"/>
      <w:outlineLvl w:val="7"/>
    </w:pPr>
    <w:rPr>
      <w:rFonts w:asciiTheme="majorHAnsi" w:eastAsiaTheme="majorEastAsia" w:hAnsiTheme="majorHAnsi" w:cstheme="majorBidi"/>
      <w:color w:val="404040" w:themeColor="text1" w:themeTint="BF"/>
    </w:rPr>
  </w:style>
  <w:style w:type="paragraph" w:styleId="Overskrift9">
    <w:name w:val="heading 9"/>
    <w:basedOn w:val="Normal"/>
    <w:next w:val="Normal"/>
    <w:link w:val="Overskrift9Tegn"/>
    <w:unhideWhenUsed/>
    <w:qFormat/>
    <w:rsid w:val="001D41A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customStyle="1" w:styleId="HilsenTegn">
    <w:name w:val="Hilsen Tegn"/>
    <w:basedOn w:val="Standardskriftforavsnitt"/>
    <w:link w:val="Hilsen"/>
    <w:uiPriority w:val="99"/>
    <w:semiHidden/>
    <w:rsid w:val="002B34B0"/>
    <w:rPr>
      <w:sz w:val="18"/>
    </w:rPr>
  </w:style>
  <w:style w:type="paragraph" w:styleId="Brdtekst">
    <w:name w:val="Body Text"/>
    <w:basedOn w:val="Normal"/>
    <w:link w:val="BrdtekstTegn"/>
    <w:uiPriority w:val="99"/>
    <w:semiHidden/>
    <w:rsid w:val="0059621B"/>
  </w:style>
  <w:style w:type="character" w:customStyle="1" w:styleId="BrdtekstTegn">
    <w:name w:val="Brødtekst Tegn"/>
    <w:basedOn w:val="Standardskriftforavsnitt"/>
    <w:link w:val="Brdtekst"/>
    <w:uiPriority w:val="99"/>
    <w:semiHidden/>
    <w:rsid w:val="002B34B0"/>
    <w:rPr>
      <w:sz w:val="18"/>
    </w:rPr>
  </w:style>
  <w:style w:type="paragraph" w:styleId="Tittel">
    <w:name w:val="Title"/>
    <w:basedOn w:val="Normal"/>
    <w:link w:val="TittelTegn"/>
    <w:qFormat/>
    <w:rsid w:val="00AA4F7C"/>
    <w:pPr>
      <w:spacing w:before="1336" w:after="300" w:line="520" w:lineRule="atLeast"/>
      <w:ind w:left="-544"/>
      <w:contextualSpacing/>
    </w:pPr>
    <w:rPr>
      <w:rFonts w:asciiTheme="majorHAnsi" w:eastAsiaTheme="majorEastAsia" w:hAnsiTheme="majorHAnsi" w:cstheme="majorBidi"/>
      <w:color w:val="005E5D" w:themeColor="accent1"/>
      <w:spacing w:val="5"/>
      <w:kern w:val="28"/>
      <w:sz w:val="60"/>
      <w:szCs w:val="40"/>
    </w:rPr>
  </w:style>
  <w:style w:type="character" w:customStyle="1" w:styleId="TittelTegn">
    <w:name w:val="Tittel Tegn"/>
    <w:basedOn w:val="Standardskriftforavsnitt"/>
    <w:link w:val="Tittel"/>
    <w:rsid w:val="00AA4F7C"/>
    <w:rPr>
      <w:rFonts w:asciiTheme="majorHAnsi" w:eastAsiaTheme="majorEastAsia" w:hAnsiTheme="majorHAnsi" w:cstheme="majorBidi"/>
      <w:color w:val="005E5D" w:themeColor="accent1"/>
      <w:spacing w:val="5"/>
      <w:kern w:val="28"/>
      <w:sz w:val="60"/>
      <w:szCs w:val="40"/>
    </w:rPr>
  </w:style>
  <w:style w:type="paragraph" w:styleId="Undertittel">
    <w:name w:val="Subtitle"/>
    <w:basedOn w:val="Normal"/>
    <w:link w:val="UndertittelTegn"/>
    <w:uiPriority w:val="98"/>
    <w:qFormat/>
    <w:rsid w:val="00947CFE"/>
    <w:pPr>
      <w:numPr>
        <w:ilvl w:val="1"/>
      </w:numPr>
      <w:spacing w:line="480" w:lineRule="exact"/>
    </w:pPr>
    <w:rPr>
      <w:rFonts w:eastAsiaTheme="majorEastAsia" w:cstheme="majorBidi"/>
      <w:iCs/>
      <w:color w:val="005E5D" w:themeColor="accent1"/>
      <w:sz w:val="36"/>
      <w:szCs w:val="24"/>
    </w:rPr>
  </w:style>
  <w:style w:type="character" w:customStyle="1" w:styleId="UndertittelTegn">
    <w:name w:val="Undertittel Tegn"/>
    <w:basedOn w:val="Standardskriftforavsnitt"/>
    <w:link w:val="Undertittel"/>
    <w:uiPriority w:val="98"/>
    <w:rsid w:val="00947CFE"/>
    <w:rPr>
      <w:rFonts w:eastAsiaTheme="majorEastAsia" w:cstheme="majorBidi"/>
      <w:iCs/>
      <w:color w:val="005E5D" w:themeColor="accent1"/>
      <w:sz w:val="36"/>
      <w:szCs w:val="24"/>
    </w:rPr>
  </w:style>
  <w:style w:type="character" w:customStyle="1" w:styleId="Overskrift1Tegn">
    <w:name w:val="Overskrift 1 Tegn"/>
    <w:basedOn w:val="Standardskriftforavsnitt"/>
    <w:link w:val="Overskrift1"/>
    <w:rsid w:val="004B1F69"/>
    <w:rPr>
      <w:rFonts w:asciiTheme="majorHAnsi" w:eastAsiaTheme="majorEastAsia" w:hAnsiTheme="majorHAnsi" w:cstheme="majorBidi"/>
      <w:color w:val="005E5D" w:themeColor="accent1"/>
      <w:sz w:val="28"/>
      <w:szCs w:val="32"/>
    </w:rPr>
  </w:style>
  <w:style w:type="character" w:customStyle="1" w:styleId="Overskrift2Tegn">
    <w:name w:val="Overskrift 2 Tegn"/>
    <w:basedOn w:val="Standardskriftforavsnitt"/>
    <w:link w:val="Overskrift2"/>
    <w:rsid w:val="004B1F69"/>
    <w:rPr>
      <w:rFonts w:asciiTheme="majorHAnsi" w:eastAsiaTheme="majorEastAsia" w:hAnsiTheme="majorHAnsi" w:cstheme="majorBidi"/>
      <w:color w:val="005E5D" w:themeColor="accent1"/>
      <w:sz w:val="24"/>
      <w:szCs w:val="24"/>
    </w:rPr>
  </w:style>
  <w:style w:type="paragraph" w:styleId="Topptekst">
    <w:name w:val="header"/>
    <w:basedOn w:val="Normal"/>
    <w:link w:val="TopptekstTegn"/>
    <w:uiPriority w:val="99"/>
    <w:semiHidden/>
    <w:rsid w:val="002913B1"/>
    <w:pPr>
      <w:tabs>
        <w:tab w:val="center" w:pos="4536"/>
        <w:tab w:val="right" w:pos="9072"/>
      </w:tabs>
      <w:spacing w:line="240" w:lineRule="auto"/>
      <w:jc w:val="right"/>
    </w:pPr>
    <w:rPr>
      <w:rFonts w:asciiTheme="majorHAnsi" w:hAnsiTheme="majorHAnsi"/>
      <w:bCs/>
      <w:color w:val="404040"/>
      <w:sz w:val="14"/>
    </w:rPr>
  </w:style>
  <w:style w:type="character" w:customStyle="1" w:styleId="TopptekstTegn">
    <w:name w:val="Topptekst Tegn"/>
    <w:basedOn w:val="Standardskriftforavsnitt"/>
    <w:link w:val="Topptekst"/>
    <w:uiPriority w:val="99"/>
    <w:semiHidden/>
    <w:rsid w:val="002913B1"/>
    <w:rPr>
      <w:rFonts w:asciiTheme="majorHAnsi" w:hAnsiTheme="majorHAnsi"/>
      <w:bCs/>
      <w:color w:val="404040"/>
      <w:sz w:val="14"/>
    </w:rPr>
  </w:style>
  <w:style w:type="paragraph" w:styleId="Bunntekst">
    <w:name w:val="footer"/>
    <w:basedOn w:val="Normal"/>
    <w:link w:val="BunntekstTegn"/>
    <w:uiPriority w:val="99"/>
    <w:semiHidden/>
    <w:rsid w:val="005614F7"/>
    <w:pPr>
      <w:tabs>
        <w:tab w:val="center" w:pos="4536"/>
        <w:tab w:val="right" w:pos="9072"/>
      </w:tabs>
      <w:spacing w:line="240" w:lineRule="auto"/>
      <w:jc w:val="right"/>
    </w:pPr>
    <w:rPr>
      <w:color w:val="404040" w:themeColor="text1" w:themeTint="BF"/>
      <w:sz w:val="14"/>
    </w:rPr>
  </w:style>
  <w:style w:type="character" w:customStyle="1" w:styleId="BunntekstTegn">
    <w:name w:val="Bunntekst Tegn"/>
    <w:basedOn w:val="Standardskriftforavsnitt"/>
    <w:link w:val="Bunntekst"/>
    <w:uiPriority w:val="99"/>
    <w:semiHidden/>
    <w:rsid w:val="00A0500F"/>
    <w:rPr>
      <w:color w:val="404040" w:themeColor="text1" w:themeTint="BF"/>
      <w:sz w:val="14"/>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59"/>
    <w:rsid w:val="00160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216F0C"/>
    <w:rPr>
      <w:color w:val="808080"/>
    </w:rPr>
  </w:style>
  <w:style w:type="character" w:customStyle="1" w:styleId="Overskrift3Tegn">
    <w:name w:val="Overskrift 3 Tegn"/>
    <w:basedOn w:val="Standardskriftforavsnitt"/>
    <w:link w:val="Overskrift3"/>
    <w:uiPriority w:val="9"/>
    <w:rsid w:val="00A0500F"/>
    <w:rPr>
      <w:rFonts w:asciiTheme="majorHAnsi" w:eastAsiaTheme="majorEastAsia" w:hAnsiTheme="majorHAnsi" w:cstheme="majorBidi"/>
      <w:b/>
      <w:bCs/>
      <w:color w:val="005E5D" w:themeColor="accent1"/>
    </w:rPr>
  </w:style>
  <w:style w:type="character" w:customStyle="1" w:styleId="Overskrift4Tegn">
    <w:name w:val="Overskrift 4 Tegn"/>
    <w:basedOn w:val="Standardskriftforavsnitt"/>
    <w:link w:val="Overskrift4"/>
    <w:uiPriority w:val="9"/>
    <w:rsid w:val="00A0500F"/>
    <w:rPr>
      <w:rFonts w:asciiTheme="majorHAnsi" w:eastAsiaTheme="majorEastAsia" w:hAnsiTheme="majorHAnsi" w:cstheme="majorBidi"/>
      <w:b/>
      <w:bCs/>
      <w:i/>
      <w:iCs/>
      <w:color w:val="005E5D" w:themeColor="accent1"/>
    </w:rPr>
  </w:style>
  <w:style w:type="character" w:customStyle="1" w:styleId="Overskrift5Tegn">
    <w:name w:val="Overskrift 5 Tegn"/>
    <w:basedOn w:val="Standardskriftforavsnitt"/>
    <w:link w:val="Overskrift5"/>
    <w:uiPriority w:val="9"/>
    <w:semiHidden/>
    <w:rsid w:val="001D41AD"/>
    <w:rPr>
      <w:rFonts w:asciiTheme="majorHAnsi" w:eastAsiaTheme="majorEastAsia" w:hAnsiTheme="majorHAnsi" w:cstheme="majorBidi"/>
      <w:color w:val="002E2E" w:themeColor="accent1" w:themeShade="7F"/>
      <w:sz w:val="18"/>
    </w:rPr>
  </w:style>
  <w:style w:type="character" w:customStyle="1" w:styleId="Overskrift6Tegn">
    <w:name w:val="Overskrift 6 Tegn"/>
    <w:basedOn w:val="Standardskriftforavsnitt"/>
    <w:link w:val="Overskrift6"/>
    <w:uiPriority w:val="9"/>
    <w:semiHidden/>
    <w:rsid w:val="001D41AD"/>
    <w:rPr>
      <w:rFonts w:asciiTheme="majorHAnsi" w:eastAsiaTheme="majorEastAsia" w:hAnsiTheme="majorHAnsi" w:cstheme="majorBidi"/>
      <w:i/>
      <w:iCs/>
      <w:color w:val="002E2E" w:themeColor="accent1" w:themeShade="7F"/>
      <w:sz w:val="18"/>
    </w:rPr>
  </w:style>
  <w:style w:type="character" w:customStyle="1" w:styleId="Overskrift7Tegn">
    <w:name w:val="Overskrift 7 Tegn"/>
    <w:basedOn w:val="Standardskriftforavsnitt"/>
    <w:link w:val="Overskrift7"/>
    <w:uiPriority w:val="9"/>
    <w:semiHidden/>
    <w:rsid w:val="001D41AD"/>
    <w:rPr>
      <w:rFonts w:asciiTheme="majorHAnsi" w:eastAsiaTheme="majorEastAsia" w:hAnsiTheme="majorHAnsi" w:cstheme="majorBidi"/>
      <w:i/>
      <w:iCs/>
      <w:color w:val="404040" w:themeColor="text1" w:themeTint="BF"/>
      <w:sz w:val="18"/>
    </w:rPr>
  </w:style>
  <w:style w:type="character" w:customStyle="1" w:styleId="Overskrift8Tegn">
    <w:name w:val="Overskrift 8 Tegn"/>
    <w:basedOn w:val="Standardskriftforavsnitt"/>
    <w:link w:val="Overskrift8"/>
    <w:uiPriority w:val="9"/>
    <w:semiHidden/>
    <w:rsid w:val="001D41AD"/>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1D41AD"/>
    <w:rPr>
      <w:rFonts w:asciiTheme="majorHAnsi" w:eastAsiaTheme="majorEastAsia" w:hAnsiTheme="majorHAnsi" w:cstheme="majorBidi"/>
      <w:i/>
      <w:iCs/>
      <w:color w:val="404040" w:themeColor="text1" w:themeTint="BF"/>
      <w:sz w:val="20"/>
      <w:szCs w:val="20"/>
    </w:rPr>
  </w:style>
  <w:style w:type="paragraph" w:customStyle="1" w:styleId="Ingress">
    <w:name w:val="Ingress"/>
    <w:basedOn w:val="Normal"/>
    <w:next w:val="Overskrift2"/>
    <w:uiPriority w:val="11"/>
    <w:qFormat/>
    <w:rsid w:val="00086C49"/>
  </w:style>
  <w:style w:type="paragraph" w:customStyle="1" w:styleId="Sitat1">
    <w:name w:val="Sitat1"/>
    <w:basedOn w:val="Normal"/>
    <w:uiPriority w:val="37"/>
    <w:qFormat/>
    <w:rsid w:val="00086C49"/>
    <w:pPr>
      <w:spacing w:before="280" w:after="360" w:line="480" w:lineRule="exact"/>
    </w:pPr>
    <w:rPr>
      <w:color w:val="D86018" w:themeColor="accent4"/>
      <w:sz w:val="28"/>
    </w:rPr>
  </w:style>
  <w:style w:type="character" w:styleId="Sterk">
    <w:name w:val="Strong"/>
    <w:basedOn w:val="Standardskriftforavsnitt"/>
    <w:uiPriority w:val="22"/>
    <w:qFormat/>
    <w:rsid w:val="007350FC"/>
    <w:rPr>
      <w:b/>
      <w:bCs/>
    </w:rPr>
  </w:style>
  <w:style w:type="paragraph" w:customStyle="1" w:styleId="Bilderamme">
    <w:name w:val="Bilderamme"/>
    <w:basedOn w:val="Normal"/>
    <w:next w:val="Normal"/>
    <w:uiPriority w:val="36"/>
    <w:qFormat/>
    <w:rsid w:val="005F0B42"/>
    <w:pPr>
      <w:framePr w:hSpace="567" w:wrap="around" w:vAnchor="text" w:hAnchor="text" w:y="1"/>
      <w:spacing w:before="510" w:after="510"/>
    </w:pPr>
    <w:rPr>
      <w:bdr w:val="single" w:sz="4" w:space="0" w:color="005E5D" w:themeColor="text2"/>
    </w:rPr>
  </w:style>
  <w:style w:type="paragraph" w:styleId="Bildetekst">
    <w:name w:val="caption"/>
    <w:basedOn w:val="Normal"/>
    <w:next w:val="Normal"/>
    <w:uiPriority w:val="35"/>
    <w:qFormat/>
    <w:rsid w:val="00C84456"/>
    <w:pPr>
      <w:keepNext/>
      <w:spacing w:before="320" w:after="320"/>
    </w:pPr>
    <w:rPr>
      <w:bCs/>
      <w:i/>
      <w:color w:val="000000" w:themeColor="text1"/>
    </w:rPr>
  </w:style>
  <w:style w:type="paragraph" w:customStyle="1" w:styleId="TekstbokstOverskrift">
    <w:name w:val="Tekstbokst Overskrift"/>
    <w:basedOn w:val="Normal"/>
    <w:uiPriority w:val="37"/>
    <w:qFormat/>
    <w:rsid w:val="00DB56F0"/>
    <w:pPr>
      <w:spacing w:after="40"/>
    </w:pPr>
    <w:rPr>
      <w:b/>
      <w:color w:val="005E5D" w:themeColor="accent1"/>
      <w:sz w:val="24"/>
    </w:rPr>
  </w:style>
  <w:style w:type="paragraph" w:customStyle="1" w:styleId="Tekstboksbrdtekst">
    <w:name w:val="Tekstboks brødtekst"/>
    <w:basedOn w:val="Normal"/>
    <w:uiPriority w:val="37"/>
    <w:qFormat/>
    <w:rsid w:val="00DB56F0"/>
    <w:pPr>
      <w:spacing w:line="240" w:lineRule="atLeast"/>
    </w:pPr>
    <w:rPr>
      <w:color w:val="005E5D" w:themeColor="accent1"/>
    </w:rPr>
  </w:style>
  <w:style w:type="paragraph" w:customStyle="1" w:styleId="Baksidetekst">
    <w:name w:val="Baksidetekst"/>
    <w:basedOn w:val="Normal"/>
    <w:uiPriority w:val="99"/>
    <w:semiHidden/>
    <w:rsid w:val="009830D1"/>
    <w:rPr>
      <w:color w:val="FFFFFF" w:themeColor="background1"/>
    </w:rPr>
  </w:style>
  <w:style w:type="paragraph" w:styleId="INNH1">
    <w:name w:val="toc 1"/>
    <w:basedOn w:val="Normal"/>
    <w:next w:val="Normal"/>
    <w:autoRedefine/>
    <w:uiPriority w:val="39"/>
    <w:unhideWhenUsed/>
    <w:rsid w:val="000824D5"/>
    <w:pPr>
      <w:tabs>
        <w:tab w:val="left" w:pos="227"/>
        <w:tab w:val="right" w:leader="dot" w:pos="8494"/>
      </w:tabs>
      <w:spacing w:before="200" w:line="360" w:lineRule="exact"/>
    </w:pPr>
    <w:rPr>
      <w:noProof/>
    </w:rPr>
  </w:style>
  <w:style w:type="paragraph" w:styleId="INNH2">
    <w:name w:val="toc 2"/>
    <w:basedOn w:val="Normal"/>
    <w:next w:val="Normal"/>
    <w:autoRedefine/>
    <w:uiPriority w:val="39"/>
    <w:unhideWhenUsed/>
    <w:rsid w:val="000824D5"/>
    <w:pPr>
      <w:tabs>
        <w:tab w:val="left" w:pos="567"/>
        <w:tab w:val="right" w:leader="dot" w:pos="8494"/>
      </w:tabs>
      <w:spacing w:line="360" w:lineRule="exact"/>
    </w:pPr>
  </w:style>
  <w:style w:type="paragraph" w:styleId="INNH3">
    <w:name w:val="toc 3"/>
    <w:basedOn w:val="Normal"/>
    <w:next w:val="Normal"/>
    <w:autoRedefine/>
    <w:uiPriority w:val="39"/>
    <w:unhideWhenUsed/>
    <w:rsid w:val="000824D5"/>
    <w:pPr>
      <w:tabs>
        <w:tab w:val="left" w:pos="851"/>
        <w:tab w:val="right" w:leader="dot" w:pos="8494"/>
      </w:tabs>
      <w:spacing w:line="360" w:lineRule="exact"/>
    </w:pPr>
  </w:style>
  <w:style w:type="character" w:styleId="Hyperkobling">
    <w:name w:val="Hyperlink"/>
    <w:basedOn w:val="Standardskriftforavsnitt"/>
    <w:uiPriority w:val="99"/>
    <w:unhideWhenUsed/>
    <w:rsid w:val="00065777"/>
    <w:rPr>
      <w:color w:val="0072CE" w:themeColor="hyperlink"/>
      <w:u w:val="single"/>
    </w:rPr>
  </w:style>
  <w:style w:type="table" w:styleId="Lyslisteuthevingsfarge1">
    <w:name w:val="Light List Accent 1"/>
    <w:aliases w:val="Miljødir - Tabell"/>
    <w:basedOn w:val="Vanligtabell"/>
    <w:uiPriority w:val="61"/>
    <w:rsid w:val="00A0500F"/>
    <w:pPr>
      <w:spacing w:after="0" w:line="242" w:lineRule="auto"/>
    </w:pPr>
    <w:rPr>
      <w:sz w:val="17"/>
    </w:rPr>
    <w:tblPr>
      <w:tblStyleRowBandSize w:val="1"/>
      <w:tblStyleColBandSize w:val="1"/>
      <w:tblBorders>
        <w:top w:val="single" w:sz="8" w:space="0" w:color="005E5D" w:themeColor="text2"/>
        <w:left w:val="single" w:sz="8" w:space="0" w:color="005E5D" w:themeColor="text2"/>
        <w:bottom w:val="single" w:sz="8" w:space="0" w:color="005E5D" w:themeColor="text2"/>
        <w:right w:val="single" w:sz="8" w:space="0" w:color="005E5D" w:themeColor="text2"/>
        <w:insideH w:val="single" w:sz="8" w:space="0" w:color="005E5D" w:themeColor="text2"/>
        <w:insideV w:val="single" w:sz="8" w:space="0" w:color="005E5D" w:themeColor="text2"/>
      </w:tblBorders>
      <w:tblCellMar>
        <w:top w:w="57" w:type="dxa"/>
        <w:bottom w:w="57" w:type="dxa"/>
      </w:tblCellMar>
    </w:tblPr>
    <w:tblStylePr w:type="firstRow">
      <w:pPr>
        <w:spacing w:before="0" w:after="0" w:line="240" w:lineRule="auto"/>
      </w:pPr>
      <w:rPr>
        <w:b/>
        <w:bCs/>
        <w:color w:val="005E5D" w:themeColor="text2"/>
      </w:rPr>
      <w:tblPr/>
      <w:tcPr>
        <w:shd w:val="clear" w:color="auto" w:fill="F2F2F2" w:themeFill="background1" w:themeFillShade="F2"/>
      </w:tcPr>
    </w:tblStylePr>
    <w:tblStylePr w:type="lastRow">
      <w:pPr>
        <w:spacing w:before="0" w:after="0" w:line="240" w:lineRule="auto"/>
      </w:pPr>
      <w:rPr>
        <w:b/>
        <w:bCs/>
      </w:rPr>
      <w:tblPr/>
      <w:tcPr>
        <w:tcBorders>
          <w:top w:val="double" w:sz="6" w:space="0" w:color="005E5D" w:themeColor="accent1"/>
          <w:left w:val="single" w:sz="8" w:space="0" w:color="005E5D" w:themeColor="accent1"/>
          <w:bottom w:val="single" w:sz="8" w:space="0" w:color="005E5D" w:themeColor="accent1"/>
          <w:right w:val="single" w:sz="8" w:space="0" w:color="005E5D" w:themeColor="accent1"/>
        </w:tcBorders>
      </w:tcPr>
    </w:tblStylePr>
    <w:tblStylePr w:type="firstCol">
      <w:rPr>
        <w:b/>
        <w:bCs/>
      </w:rPr>
    </w:tblStylePr>
    <w:tblStylePr w:type="lastCol">
      <w:pPr>
        <w:jc w:val="right"/>
      </w:pPr>
      <w:rPr>
        <w:b/>
        <w:bCs/>
      </w:rPr>
    </w:tblStylePr>
    <w:tblStylePr w:type="band1Vert">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blStylePr w:type="band1Horz">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style>
  <w:style w:type="paragraph" w:customStyle="1" w:styleId="Kolofonoverskrift">
    <w:name w:val="Kolofonoverskrift"/>
    <w:basedOn w:val="Normal"/>
    <w:uiPriority w:val="38"/>
    <w:qFormat/>
    <w:rsid w:val="0001777D"/>
    <w:pPr>
      <w:spacing w:before="160" w:after="20" w:line="240" w:lineRule="auto"/>
    </w:pPr>
    <w:rPr>
      <w:rFonts w:ascii="Open Sans SemiBold" w:hAnsi="Open Sans SemiBold"/>
      <w:b/>
      <w:sz w:val="18"/>
    </w:rPr>
  </w:style>
  <w:style w:type="paragraph" w:customStyle="1" w:styleId="Kolofontekst">
    <w:name w:val="Kolofontekst"/>
    <w:basedOn w:val="Normal"/>
    <w:uiPriority w:val="38"/>
    <w:qFormat/>
    <w:rsid w:val="009F0962"/>
    <w:rPr>
      <w:sz w:val="18"/>
    </w:rPr>
  </w:style>
  <w:style w:type="paragraph" w:styleId="Listeavsnitt">
    <w:name w:val="List Paragraph"/>
    <w:basedOn w:val="Normal"/>
    <w:uiPriority w:val="34"/>
    <w:qFormat/>
    <w:rsid w:val="002171C7"/>
    <w:pPr>
      <w:contextualSpacing/>
    </w:pPr>
  </w:style>
  <w:style w:type="paragraph" w:styleId="Fotnotetekst">
    <w:name w:val="footnote text"/>
    <w:basedOn w:val="Normal"/>
    <w:link w:val="FotnotetekstTegn"/>
    <w:uiPriority w:val="99"/>
    <w:semiHidden/>
    <w:rsid w:val="005614F7"/>
    <w:pPr>
      <w:spacing w:line="240" w:lineRule="atLeast"/>
    </w:pPr>
    <w:rPr>
      <w:rFonts w:cstheme="minorBidi"/>
      <w:color w:val="595959" w:themeColor="text1" w:themeTint="A6"/>
      <w:sz w:val="16"/>
    </w:rPr>
  </w:style>
  <w:style w:type="character" w:customStyle="1" w:styleId="FotnotetekstTegn">
    <w:name w:val="Fotnotetekst Tegn"/>
    <w:basedOn w:val="Standardskriftforavsnitt"/>
    <w:link w:val="Fotnotetekst"/>
    <w:uiPriority w:val="99"/>
    <w:semiHidden/>
    <w:rsid w:val="00A0500F"/>
    <w:rPr>
      <w:rFonts w:cstheme="minorBidi"/>
      <w:color w:val="595959" w:themeColor="text1" w:themeTint="A6"/>
      <w:sz w:val="16"/>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qFormat/>
    <w:rsid w:val="00086C49"/>
    <w:rPr>
      <w:i/>
      <w:iCs/>
    </w:rPr>
  </w:style>
  <w:style w:type="character" w:styleId="Sterkutheving">
    <w:name w:val="Intense Emphasis"/>
    <w:basedOn w:val="Standardskriftforavsnitt"/>
    <w:uiPriority w:val="21"/>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qFormat/>
    <w:rsid w:val="00086C49"/>
    <w:rPr>
      <w:b w:val="0"/>
      <w:bCs/>
      <w:smallCaps/>
      <w:color w:val="005E5D" w:themeColor="accent1"/>
      <w:spacing w:val="5"/>
    </w:rPr>
  </w:style>
  <w:style w:type="character" w:styleId="Boktittel">
    <w:name w:val="Book Title"/>
    <w:basedOn w:val="Standardskriftforavsnitt"/>
    <w:uiPriority w:val="33"/>
    <w:qFormat/>
    <w:rsid w:val="00086C49"/>
    <w:rPr>
      <w:b w:val="0"/>
      <w:bCs/>
      <w:i/>
      <w:iCs/>
      <w:spacing w:val="5"/>
    </w:rPr>
  </w:style>
  <w:style w:type="character" w:customStyle="1" w:styleId="forside--bunn--data">
    <w:name w:val="forside -- bunn -- data"/>
    <w:basedOn w:val="Standardskriftforavsnitt"/>
    <w:uiPriority w:val="99"/>
    <w:semiHidden/>
    <w:rsid w:val="00BC4136"/>
    <w:rPr>
      <w:rFonts w:cstheme="minorHAnsi"/>
      <w:kern w:val="18"/>
      <w:position w:val="7"/>
      <w:sz w:val="18"/>
      <w:szCs w:val="18"/>
    </w:rPr>
  </w:style>
  <w:style w:type="paragraph" w:customStyle="1" w:styleId="Bakside--tekst">
    <w:name w:val="Bakside -- tekst"/>
    <w:basedOn w:val="Normal"/>
    <w:uiPriority w:val="99"/>
    <w:semiHidden/>
    <w:rsid w:val="00C41E0B"/>
    <w:pPr>
      <w:framePr w:hSpace="142" w:wrap="around" w:vAnchor="page" w:hAnchor="page" w:x="4769" w:y="8410"/>
      <w:spacing w:line="240" w:lineRule="exact"/>
    </w:pPr>
    <w:rPr>
      <w:color w:val="005E5D" w:themeColor="text2"/>
    </w:rPr>
  </w:style>
  <w:style w:type="paragraph" w:customStyle="1" w:styleId="Bakside--info">
    <w:name w:val="Bakside -- info"/>
    <w:basedOn w:val="Normal"/>
    <w:uiPriority w:val="99"/>
    <w:semiHidden/>
    <w:rsid w:val="00C41E0B"/>
    <w:pPr>
      <w:framePr w:hSpace="142" w:wrap="around" w:vAnchor="page" w:hAnchor="page" w:x="1163" w:y="1878"/>
      <w:spacing w:line="216" w:lineRule="exact"/>
    </w:pPr>
    <w:rPr>
      <w:color w:val="005E5D" w:themeColor="text2"/>
      <w:sz w:val="18"/>
      <w:szCs w:val="18"/>
    </w:rPr>
  </w:style>
  <w:style w:type="paragraph" w:customStyle="1" w:styleId="Overskrift1unummerert">
    <w:name w:val="Overskrift 1 unummerert"/>
    <w:basedOn w:val="Overskrift1"/>
    <w:next w:val="Normal"/>
    <w:uiPriority w:val="10"/>
    <w:qFormat/>
    <w:rsid w:val="00037852"/>
    <w:pPr>
      <w:numPr>
        <w:numId w:val="0"/>
      </w:numPr>
    </w:pPr>
  </w:style>
  <w:style w:type="paragraph" w:styleId="Merknadstekst">
    <w:name w:val="annotation text"/>
    <w:basedOn w:val="Normal"/>
    <w:link w:val="MerknadstekstTegn"/>
    <w:uiPriority w:val="99"/>
    <w:rsid w:val="004B1F69"/>
    <w:pPr>
      <w:keepLines/>
      <w:widowControl w:val="0"/>
      <w:spacing w:line="240" w:lineRule="auto"/>
    </w:pPr>
    <w:rPr>
      <w:rFonts w:ascii="Times New Roman" w:eastAsia="Times New Roman" w:hAnsi="Times New Roman"/>
      <w:sz w:val="22"/>
      <w:szCs w:val="22"/>
    </w:rPr>
  </w:style>
  <w:style w:type="character" w:customStyle="1" w:styleId="MerknadstekstTegn">
    <w:name w:val="Merknadstekst Tegn"/>
    <w:basedOn w:val="Standardskriftforavsnitt"/>
    <w:link w:val="Merknadstekst"/>
    <w:uiPriority w:val="99"/>
    <w:rsid w:val="004B1F69"/>
    <w:rPr>
      <w:rFonts w:ascii="Times New Roman" w:eastAsia="Times New Roman" w:hAnsi="Times New Roman"/>
      <w:sz w:val="22"/>
      <w:szCs w:val="22"/>
    </w:rPr>
  </w:style>
  <w:style w:type="paragraph" w:styleId="Kommentaremne">
    <w:name w:val="annotation subject"/>
    <w:basedOn w:val="Merknadstekst"/>
    <w:next w:val="Merknadstekst"/>
    <w:link w:val="KommentaremneTegn"/>
    <w:rsid w:val="004B1F69"/>
    <w:rPr>
      <w:b/>
      <w:bCs/>
    </w:rPr>
  </w:style>
  <w:style w:type="character" w:customStyle="1" w:styleId="KommentaremneTegn">
    <w:name w:val="Kommentaremne Tegn"/>
    <w:basedOn w:val="MerknadstekstTegn"/>
    <w:link w:val="Kommentaremne"/>
    <w:rsid w:val="004B1F69"/>
    <w:rPr>
      <w:rFonts w:ascii="Times New Roman" w:eastAsia="Times New Roman" w:hAnsi="Times New Roman"/>
      <w:b/>
      <w:bCs/>
      <w:sz w:val="22"/>
      <w:szCs w:val="22"/>
    </w:rPr>
  </w:style>
  <w:style w:type="paragraph" w:customStyle="1" w:styleId="CommentSubject">
    <w:name w:val="Comment Subject"/>
    <w:basedOn w:val="Merknadstekst"/>
    <w:next w:val="Merknadstekst"/>
    <w:rsid w:val="004B1F69"/>
    <w:rPr>
      <w:rFonts w:ascii="Arial" w:hAnsi="Arial"/>
      <w:b/>
      <w:bCs/>
    </w:rPr>
  </w:style>
  <w:style w:type="paragraph" w:customStyle="1" w:styleId="TableContents">
    <w:name w:val="Table Contents"/>
    <w:basedOn w:val="Normal"/>
    <w:rsid w:val="004B1F69"/>
    <w:pPr>
      <w:suppressLineNumbers/>
      <w:suppressAutoHyphens/>
      <w:spacing w:line="240" w:lineRule="auto"/>
    </w:pPr>
    <w:rPr>
      <w:rFonts w:ascii="Arial" w:eastAsia="Times New Roman" w:hAnsi="Arial"/>
      <w:sz w:val="22"/>
      <w:szCs w:val="22"/>
      <w:lang w:eastAsia="ar-SA"/>
    </w:rPr>
  </w:style>
  <w:style w:type="character" w:styleId="Merknadsreferanse">
    <w:name w:val="annotation reference"/>
    <w:basedOn w:val="Standardskriftforavsnitt"/>
    <w:uiPriority w:val="99"/>
    <w:semiHidden/>
    <w:unhideWhenUsed/>
    <w:rsid w:val="004B1F69"/>
    <w:rPr>
      <w:sz w:val="16"/>
      <w:szCs w:val="16"/>
    </w:rPr>
  </w:style>
  <w:style w:type="character" w:customStyle="1" w:styleId="Overskrift1Tegn1">
    <w:name w:val="Overskrift 1 Tegn1"/>
    <w:basedOn w:val="Standardskriftforavsnitt"/>
    <w:rsid w:val="004B1F69"/>
    <w:rPr>
      <w:rFonts w:ascii="Times New Roman" w:eastAsia="Times New Roman" w:hAnsi="Times New Roman" w:cs="Times New Roman"/>
      <w:b/>
      <w:snapToGrid w:val="0"/>
      <w:sz w:val="32"/>
      <w:szCs w:val="20"/>
      <w:lang w:eastAsia="nb-NO"/>
    </w:rPr>
  </w:style>
  <w:style w:type="paragraph" w:customStyle="1" w:styleId="AvsntilhQy1">
    <w:name w:val="Avsn til hÀQÀy 1"/>
    <w:uiPriority w:val="99"/>
    <w:rsid w:val="004B1F69"/>
    <w:pPr>
      <w:tabs>
        <w:tab w:val="left" w:pos="-720"/>
        <w:tab w:val="left" w:pos="0"/>
        <w:tab w:val="decimal" w:pos="720"/>
      </w:tabs>
      <w:suppressAutoHyphens/>
      <w:spacing w:after="0" w:line="240" w:lineRule="auto"/>
      <w:ind w:left="720"/>
    </w:pPr>
    <w:rPr>
      <w:rFonts w:ascii="Courier New" w:eastAsia="Times New Roman" w:hAnsi="Courier New"/>
      <w:sz w:val="24"/>
      <w:lang w:val="en-US"/>
    </w:rPr>
  </w:style>
  <w:style w:type="table" w:styleId="Rutenettabelllys">
    <w:name w:val="Grid Table Light"/>
    <w:basedOn w:val="Vanligtabell"/>
    <w:uiPriority w:val="40"/>
    <w:rsid w:val="004B1F6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lstomtale">
    <w:name w:val="Unresolved Mention"/>
    <w:basedOn w:val="Standardskriftforavsnitt"/>
    <w:uiPriority w:val="99"/>
    <w:semiHidden/>
    <w:unhideWhenUsed/>
    <w:rsid w:val="00E574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518543189">
      <w:bodyDiv w:val="1"/>
      <w:marLeft w:val="0"/>
      <w:marRight w:val="0"/>
      <w:marTop w:val="0"/>
      <w:marBottom w:val="0"/>
      <w:divBdr>
        <w:top w:val="none" w:sz="0" w:space="0" w:color="auto"/>
        <w:left w:val="none" w:sz="0" w:space="0" w:color="auto"/>
        <w:bottom w:val="none" w:sz="0" w:space="0" w:color="auto"/>
        <w:right w:val="none" w:sz="0" w:space="0" w:color="auto"/>
      </w:divBdr>
    </w:div>
    <w:div w:id="1419450050">
      <w:bodyDiv w:val="1"/>
      <w:marLeft w:val="0"/>
      <w:marRight w:val="0"/>
      <w:marTop w:val="0"/>
      <w:marBottom w:val="0"/>
      <w:divBdr>
        <w:top w:val="none" w:sz="0" w:space="0" w:color="auto"/>
        <w:left w:val="none" w:sz="0" w:space="0" w:color="auto"/>
        <w:bottom w:val="none" w:sz="0" w:space="0" w:color="auto"/>
        <w:right w:val="none" w:sz="0" w:space="0" w:color="auto"/>
      </w:divBdr>
    </w:div>
    <w:div w:id="149614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akturamottak@miljodir.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Rapport%20bokm&#229;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3AD40CF873414998DDA0D80AA6118B"/>
        <w:category>
          <w:name w:val="Generelt"/>
          <w:gallery w:val="placeholder"/>
        </w:category>
        <w:types>
          <w:type w:val="bbPlcHdr"/>
        </w:types>
        <w:behaviors>
          <w:behavior w:val="content"/>
        </w:behaviors>
        <w:guid w:val="{0C54F41D-C72F-474C-AF22-BEEEDAE5E219}"/>
      </w:docPartPr>
      <w:docPartBody>
        <w:p w:rsidR="00EC5D18" w:rsidRDefault="00EC5D18">
          <w:pPr>
            <w:pStyle w:val="D73AD40CF873414998DDA0D80AA6118B"/>
          </w:pPr>
          <w:r w:rsidRPr="00B91CEE">
            <w:rPr>
              <w:rStyle w:val="Plassholdertekst"/>
            </w:rPr>
            <w:t>[Tittel - norsk og engelsk]</w:t>
          </w:r>
        </w:p>
      </w:docPartBody>
    </w:docPart>
    <w:docPart>
      <w:docPartPr>
        <w:name w:val="DA355F79E5284816B60BFC65B12E991A"/>
        <w:category>
          <w:name w:val="Generelt"/>
          <w:gallery w:val="placeholder"/>
        </w:category>
        <w:types>
          <w:type w:val="bbPlcHdr"/>
        </w:types>
        <w:behaviors>
          <w:behavior w:val="content"/>
        </w:behaviors>
        <w:guid w:val="{2B957538-5715-4C24-B38D-1D9462838D55}"/>
      </w:docPartPr>
      <w:docPartBody>
        <w:p w:rsidR="00EC5D18" w:rsidRDefault="00EC5D18">
          <w:pPr>
            <w:pStyle w:val="DA355F79E5284816B60BFC65B12E991A"/>
          </w:pPr>
          <w:r w:rsidRPr="00B91CEE">
            <w:rPr>
              <w:rStyle w:val="Plassholdertekst"/>
            </w:rPr>
            <w:t>[Sammendrag - summary]</w:t>
          </w:r>
          <w:r>
            <w:rPr>
              <w:rStyle w:val="Plassholdertekst"/>
            </w:rPr>
            <w:br/>
          </w:r>
          <w:r>
            <w:br/>
          </w:r>
          <w:r>
            <w:br/>
          </w:r>
          <w:r>
            <w:br/>
          </w:r>
          <w:r>
            <w:br/>
          </w:r>
          <w:r>
            <w:br/>
          </w:r>
          <w:r>
            <w:br/>
          </w:r>
          <w:r>
            <w:br/>
          </w:r>
          <w:r>
            <w:br/>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D18"/>
    <w:rsid w:val="00615A72"/>
    <w:rsid w:val="00702CBE"/>
    <w:rsid w:val="00760C3E"/>
    <w:rsid w:val="00B3381F"/>
    <w:rsid w:val="00C86CD9"/>
    <w:rsid w:val="00C901F7"/>
    <w:rsid w:val="00D82011"/>
    <w:rsid w:val="00E703F3"/>
    <w:rsid w:val="00EC5D18"/>
    <w:rsid w:val="00F55E5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D73AD40CF873414998DDA0D80AA6118B">
    <w:name w:val="D73AD40CF873414998DDA0D80AA6118B"/>
  </w:style>
  <w:style w:type="paragraph" w:customStyle="1" w:styleId="DA355F79E5284816B60BFC65B12E991A">
    <w:name w:val="DA355F79E5284816B60BFC65B12E99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E9941009DF2CA46B1219BA485909B33" ma:contentTypeVersion="28" ma:contentTypeDescription="Opprett et nytt dokument." ma:contentTypeScope="" ma:versionID="196de09142ce1b94373bdb1e7064f3c0">
  <xsd:schema xmlns:xsd="http://www.w3.org/2001/XMLSchema" xmlns:xs="http://www.w3.org/2001/XMLSchema" xmlns:p="http://schemas.microsoft.com/office/2006/metadata/properties" xmlns:ns2="69d1de89-48f9-4faa-be42-4e74e6e2204b" xmlns:ns3="e52da10d-b8ec-446b-8f64-9ea1712bf5d0" targetNamespace="http://schemas.microsoft.com/office/2006/metadata/properties" ma:root="true" ma:fieldsID="73079ca50332fc6a87096d9d2aff09f8" ns2:_="" ns3:_="">
    <xsd:import namespace="69d1de89-48f9-4faa-be42-4e74e6e2204b"/>
    <xsd:import namespace="e52da10d-b8ec-446b-8f64-9ea1712bf5d0"/>
    <xsd:element name="properties">
      <xsd:complexType>
        <xsd:sequence>
          <xsd:element name="documentManagement">
            <xsd:complexType>
              <xsd:all>
                <xsd:element ref="ns2:Oppdrag"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3:Archived" minOccurs="0"/>
                <xsd:element ref="ns3:ArchivedBy" minOccurs="0"/>
                <xsd:element ref="ns3:ArchivedTo"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d1de89-48f9-4faa-be42-4e74e6e2204b" elementFormDefault="qualified">
    <xsd:import namespace="http://schemas.microsoft.com/office/2006/documentManagement/types"/>
    <xsd:import namespace="http://schemas.microsoft.com/office/infopath/2007/PartnerControls"/>
    <xsd:element name="Oppdrag" ma:index="2" nillable="true" ma:displayName="Oppdrag" ma:format="Dropdown" ma:internalName="Oppdrag">
      <xsd:simpleType>
        <xsd:restriction base="dms:Choice">
          <xsd:enumeration value="Rapportering 1. tertial"/>
          <xsd:enumeration value="Internrapportering Juni"/>
          <xsd:enumeration value="Rapportering 2. tertial"/>
          <xsd:enumeration value="Internrapportering november"/>
          <xsd:enumeration value="Instruks og tildelingsbrev"/>
          <xsd:enumeration value="Budsjett t+1"/>
          <xsd:enumeration value="Budsjett t1+n"/>
          <xsd:enumeration value="Årsrapportering"/>
          <xsd:enumeration value="RNB"/>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hidden="true" ma:internalName="MediaServiceKeyPoints" ma:readOnly="tru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hidden="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ArchivedToRegistryEntry" ma:index="31"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2da10d-b8ec-446b-8f64-9ea1712bf5d0" elementFormDefault="qualified">
    <xsd:import namespace="http://schemas.microsoft.com/office/2006/documentManagement/types"/>
    <xsd:import namespace="http://schemas.microsoft.com/office/infopath/2007/PartnerControls"/>
    <xsd:element name="SharedWithUsers" ma:index="16" nillable="true" ma:displayName="Delt med"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hidden="true" ma:internalName="SharedWithDetails" ma:readOnly="true">
      <xsd:simpleType>
        <xsd:restriction base="dms:Note"/>
      </xsd:simpleType>
    </xsd:element>
    <xsd:element name="Archived" ma:index="21" nillable="true" ma:displayName="Arkivert" ma:format="DateTime" ma:internalName="Archived">
      <xsd:simpleType>
        <xsd:restriction base="dms:DateTime"/>
      </xsd:simpleType>
    </xsd:element>
    <xsd:element name="ArchivedBy" ma:index="22" nillable="true" ma:displayName="Arkivert av" ma:internalName="ArchivedBy">
      <xsd:simpleType>
        <xsd:restriction base="dms:Text"/>
      </xsd:simpleType>
    </xsd:element>
    <xsd:element name="ArchivedTo" ma:index="23"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27" nillable="true" ma:displayName="Taxonomy Catch All Column" ma:hidden="true" ma:list="{3eff4219-dc18-48ca-9b3b-7b0c2b9a10d1}" ma:internalName="TaxCatchAll" ma:showField="CatchAllData" ma:web="e52da10d-b8ec-446b-8f64-9ea1712bf5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rchivedBy xmlns="e52da10d-b8ec-446b-8f64-9ea1712bf5d0" xsi:nil="true"/>
    <Archived xmlns="e52da10d-b8ec-446b-8f64-9ea1712bf5d0" xsi:nil="true"/>
    <ArchivedTo xmlns="e52da10d-b8ec-446b-8f64-9ea1712bf5d0">
      <Url xsi:nil="true"/>
      <Description xsi:nil="true"/>
    </ArchivedTo>
    <Oppdrag xmlns="69d1de89-48f9-4faa-be42-4e74e6e2204b" xsi:nil="true"/>
    <TaxCatchAll xmlns="e52da10d-b8ec-446b-8f64-9ea1712bf5d0" xsi:nil="true"/>
    <lcf76f155ced4ddcb4097134ff3c332f xmlns="69d1de89-48f9-4faa-be42-4e74e6e2204b">
      <Terms xmlns="http://schemas.microsoft.com/office/infopath/2007/PartnerControls"/>
    </lcf76f155ced4ddcb4097134ff3c332f>
    <ArchivedToRegistryEntry xmlns="69d1de89-48f9-4faa-be42-4e74e6e2204b">
      <Url xsi:nil="true"/>
      <Description xsi:nil="true"/>
    </ArchivedToRegistryEntry>
  </documentManagement>
</p:properties>
</file>

<file path=customXml/item5.xml><?xml version="1.0" encoding="utf-8"?>
<root>
  <tittel/>
  <pubnr/>
  <mnummer>[0000] </mnummer>
  <aar>[YYYY]</aar>
</root>
</file>

<file path=customXml/itemProps1.xml><?xml version="1.0" encoding="utf-8"?>
<ds:datastoreItem xmlns:ds="http://schemas.openxmlformats.org/officeDocument/2006/customXml" ds:itemID="{61605353-0D49-4A6E-8E70-61C261C7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d1de89-48f9-4faa-be42-4e74e6e2204b"/>
    <ds:schemaRef ds:uri="e52da10d-b8ec-446b-8f64-9ea1712bf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3.xml><?xml version="1.0" encoding="utf-8"?>
<ds:datastoreItem xmlns:ds="http://schemas.openxmlformats.org/officeDocument/2006/customXml" ds:itemID="{99BCF36C-5DEC-4C00-9DD7-8CC6E7FFB9AF}">
  <ds:schemaRefs>
    <ds:schemaRef ds:uri="http://schemas.microsoft.com/sharepoint/v3/contenttype/forms"/>
  </ds:schemaRefs>
</ds:datastoreItem>
</file>

<file path=customXml/itemProps4.xml><?xml version="1.0" encoding="utf-8"?>
<ds:datastoreItem xmlns:ds="http://schemas.openxmlformats.org/officeDocument/2006/customXml" ds:itemID="{1CB35963-2337-4578-80FF-4FD8CC56A204}">
  <ds:schemaRefs>
    <ds:schemaRef ds:uri="http://schemas.microsoft.com/office/2006/metadata/properties"/>
    <ds:schemaRef ds:uri="http://schemas.microsoft.com/office/infopath/2007/PartnerControls"/>
    <ds:schemaRef ds:uri="e52da10d-b8ec-446b-8f64-9ea1712bf5d0"/>
    <ds:schemaRef ds:uri="69d1de89-48f9-4faa-be42-4e74e6e2204b"/>
  </ds:schemaRefs>
</ds:datastoreItem>
</file>

<file path=customXml/itemProps5.xml><?xml version="1.0" encoding="utf-8"?>
<ds:datastoreItem xmlns:ds="http://schemas.openxmlformats.org/officeDocument/2006/customXml" ds:itemID="{C321B7BA-516A-49D2-84BB-961ED454A501}">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Rapport%20bokmål.dotx</Template>
  <TotalTime>157</TotalTime>
  <Pages>6</Pages>
  <Words>1487</Words>
  <Characters>7882</Characters>
  <Application>Microsoft Office Word</Application>
  <DocSecurity>0</DocSecurity>
  <PresentationFormat/>
  <Lines>65</Lines>
  <Paragraphs>18</Paragraphs>
  <ScaleCrop>false</ScaleCrop>
  <Company>Miljødirektoratet</Company>
  <LinksUpToDate>false</LinksUpToDate>
  <CharactersWithSpaces>9351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Marit Ringvold</dc:creator>
  <cp:lastModifiedBy>Merete Kulset</cp:lastModifiedBy>
  <cp:revision>22</cp:revision>
  <dcterms:created xsi:type="dcterms:W3CDTF">2026-06-23T08:23:00Z</dcterms:created>
  <dcterms:modified xsi:type="dcterms:W3CDTF">2026-09-04T09:43:00Z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0x0101005E9941009DF2CA46B1219BA485909B33</vt:lpwstr>
  </property>
  <property fmtid="{D5CDD505-2E9C-101B-9397-08002B2CF9AE}" pid="4" name="MediaServiceImageTags">
    <vt:lpwstr/>
  </property>
  <property fmtid="{D5CDD505-2E9C-101B-9397-08002B2CF9AE}" pid="5" name="docLang">
    <vt:lpwstr>nb</vt:lpwstr>
  </property>
</Properties>
</file>